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7B223" w14:textId="77777777" w:rsidR="00C65335" w:rsidRPr="00C65335" w:rsidRDefault="00C65335" w:rsidP="00C65335">
      <w:pPr>
        <w:autoSpaceDE w:val="0"/>
        <w:autoSpaceDN w:val="0"/>
        <w:adjustRightInd w:val="0"/>
        <w:jc w:val="right"/>
        <w:rPr>
          <w:b/>
          <w:bCs/>
          <w:iCs/>
          <w:sz w:val="24"/>
          <w:szCs w:val="24"/>
        </w:rPr>
      </w:pPr>
      <w:r w:rsidRPr="00C65335">
        <w:rPr>
          <w:b/>
          <w:bCs/>
          <w:iCs/>
          <w:sz w:val="24"/>
          <w:szCs w:val="24"/>
        </w:rPr>
        <w:t>ZSP.ZP.261.5</w:t>
      </w:r>
      <w:r>
        <w:rPr>
          <w:b/>
          <w:bCs/>
          <w:iCs/>
          <w:sz w:val="24"/>
          <w:szCs w:val="24"/>
        </w:rPr>
        <w:t>5</w:t>
      </w:r>
      <w:r w:rsidRPr="00C65335">
        <w:rPr>
          <w:b/>
          <w:bCs/>
          <w:iCs/>
          <w:sz w:val="24"/>
          <w:szCs w:val="24"/>
        </w:rPr>
        <w:t>.2023</w:t>
      </w:r>
    </w:p>
    <w:p w14:paraId="70F999F1" w14:textId="77777777" w:rsidR="00C65335" w:rsidRPr="00C65335" w:rsidRDefault="00C65335" w:rsidP="00C65335">
      <w:pPr>
        <w:autoSpaceDE w:val="0"/>
        <w:autoSpaceDN w:val="0"/>
        <w:adjustRightInd w:val="0"/>
        <w:spacing w:line="276" w:lineRule="auto"/>
        <w:jc w:val="center"/>
        <w:rPr>
          <w:rFonts w:eastAsia="Calibri"/>
          <w:b/>
          <w:bCs/>
          <w:iCs/>
          <w:sz w:val="24"/>
          <w:szCs w:val="24"/>
          <w:lang w:eastAsia="en-US"/>
        </w:rPr>
      </w:pPr>
      <w:r w:rsidRPr="00C65335">
        <w:rPr>
          <w:rFonts w:eastAsia="Calibri"/>
          <w:b/>
          <w:bCs/>
          <w:iCs/>
          <w:sz w:val="24"/>
          <w:szCs w:val="24"/>
          <w:lang w:eastAsia="en-US"/>
        </w:rPr>
        <w:t>WZÓR</w:t>
      </w:r>
    </w:p>
    <w:p w14:paraId="3293995B" w14:textId="77777777" w:rsidR="00C65335" w:rsidRPr="00C65335" w:rsidRDefault="00C65335" w:rsidP="00C65335">
      <w:pPr>
        <w:autoSpaceDE w:val="0"/>
        <w:autoSpaceDN w:val="0"/>
        <w:adjustRightInd w:val="0"/>
        <w:spacing w:line="276" w:lineRule="auto"/>
        <w:jc w:val="center"/>
        <w:rPr>
          <w:rFonts w:eastAsia="Calibri"/>
          <w:b/>
          <w:bCs/>
          <w:iCs/>
          <w:sz w:val="24"/>
          <w:szCs w:val="24"/>
          <w:lang w:eastAsia="en-US"/>
        </w:rPr>
      </w:pPr>
      <w:r w:rsidRPr="00C65335">
        <w:rPr>
          <w:rFonts w:eastAsia="Calibri"/>
          <w:b/>
          <w:bCs/>
          <w:iCs/>
          <w:sz w:val="24"/>
          <w:szCs w:val="24"/>
          <w:lang w:eastAsia="en-US"/>
        </w:rPr>
        <w:t>UMOWA</w:t>
      </w:r>
      <w:r w:rsidRPr="00C65335">
        <w:rPr>
          <w:b/>
          <w:kern w:val="1"/>
          <w:sz w:val="24"/>
          <w:szCs w:val="24"/>
          <w:lang w:eastAsia="ar-SA"/>
        </w:rPr>
        <w:t xml:space="preserve"> </w:t>
      </w:r>
      <w:r w:rsidRPr="00C65335">
        <w:rPr>
          <w:rFonts w:eastAsia="Calibri"/>
          <w:b/>
          <w:bCs/>
          <w:iCs/>
          <w:sz w:val="24"/>
          <w:szCs w:val="24"/>
          <w:lang w:eastAsia="en-US"/>
        </w:rPr>
        <w:t>Nr …./2023</w:t>
      </w:r>
    </w:p>
    <w:p w14:paraId="636EF3A0" w14:textId="77777777" w:rsidR="00C65335" w:rsidRPr="00C65335" w:rsidRDefault="00C65335" w:rsidP="00C65335">
      <w:pPr>
        <w:autoSpaceDE w:val="0"/>
        <w:autoSpaceDN w:val="0"/>
        <w:adjustRightInd w:val="0"/>
        <w:spacing w:line="276" w:lineRule="auto"/>
        <w:jc w:val="both"/>
        <w:rPr>
          <w:rFonts w:eastAsia="Calibri"/>
          <w:b/>
          <w:bCs/>
          <w:iCs/>
          <w:sz w:val="24"/>
          <w:szCs w:val="24"/>
          <w:lang w:eastAsia="en-US"/>
        </w:rPr>
      </w:pPr>
    </w:p>
    <w:p w14:paraId="32852A7A" w14:textId="77777777" w:rsidR="00C65335" w:rsidRPr="00C65335" w:rsidRDefault="00C65335" w:rsidP="00C65335">
      <w:pPr>
        <w:spacing w:line="276" w:lineRule="auto"/>
        <w:jc w:val="center"/>
        <w:rPr>
          <w:rFonts w:eastAsia="Calibri"/>
          <w:b/>
          <w:sz w:val="24"/>
          <w:szCs w:val="24"/>
          <w:lang w:eastAsia="en-US"/>
        </w:rPr>
      </w:pPr>
      <w:r w:rsidRPr="00C65335">
        <w:rPr>
          <w:rFonts w:eastAsia="Calibri"/>
          <w:b/>
          <w:sz w:val="24"/>
          <w:szCs w:val="24"/>
          <w:lang w:eastAsia="en-US"/>
        </w:rPr>
        <w:t xml:space="preserve">zawarta w dniu …………. 2023 roku  w Zduńskiej Woli </w:t>
      </w:r>
    </w:p>
    <w:p w14:paraId="39BB4CA2" w14:textId="77777777" w:rsidR="00C65335" w:rsidRPr="00C65335" w:rsidRDefault="00C65335" w:rsidP="00C65335">
      <w:pPr>
        <w:spacing w:line="276" w:lineRule="auto"/>
        <w:rPr>
          <w:rFonts w:eastAsia="Calibri"/>
          <w:bCs/>
          <w:sz w:val="24"/>
          <w:szCs w:val="24"/>
          <w:lang w:eastAsia="en-US"/>
        </w:rPr>
      </w:pPr>
      <w:r w:rsidRPr="00C65335">
        <w:rPr>
          <w:rFonts w:eastAsia="Calibri"/>
          <w:bCs/>
          <w:sz w:val="24"/>
          <w:szCs w:val="24"/>
          <w:lang w:eastAsia="en-US"/>
        </w:rPr>
        <w:t>pomiędzy:</w:t>
      </w:r>
    </w:p>
    <w:p w14:paraId="6177B32C" w14:textId="77777777" w:rsidR="00FA5F89" w:rsidRPr="00C65335" w:rsidRDefault="00FA5F89" w:rsidP="00C65335">
      <w:pPr>
        <w:spacing w:line="276" w:lineRule="auto"/>
        <w:jc w:val="both"/>
        <w:rPr>
          <w:rFonts w:eastAsia="Calibri"/>
          <w:sz w:val="24"/>
          <w:szCs w:val="24"/>
          <w:lang w:eastAsia="en-US"/>
        </w:rPr>
      </w:pPr>
      <w:r w:rsidRPr="00C65335">
        <w:rPr>
          <w:rFonts w:eastAsia="Calibri"/>
          <w:b/>
          <w:bCs/>
          <w:sz w:val="24"/>
          <w:szCs w:val="24"/>
          <w:lang w:eastAsia="en-US"/>
        </w:rPr>
        <w:t>Zduńskowolskim Szpitalem Powiatowym Spółką z ograniczoną odpowiedzialnością</w:t>
      </w:r>
      <w:r w:rsidRPr="00C65335">
        <w:rPr>
          <w:rFonts w:eastAsia="Calibri"/>
          <w:sz w:val="24"/>
          <w:szCs w:val="24"/>
          <w:lang w:eastAsia="en-US"/>
        </w:rPr>
        <w:t xml:space="preserve"> </w:t>
      </w:r>
      <w:r w:rsidRPr="00C65335">
        <w:rPr>
          <w:rFonts w:eastAsia="Calibri"/>
          <w:sz w:val="24"/>
          <w:szCs w:val="24"/>
          <w:lang w:eastAsia="en-US"/>
        </w:rPr>
        <w:br/>
        <w:t>z siedzibą przy ul. Królewskiej 29, 98-220 Zduńska Wola, wpisaną do Rejestru Przedsiębiorców Krajowego Rejestru Sądowego pod numerem KRS 0000445866, sąd rejestrowy: Sąd Rejonowy dla Łodzi Śródmieścia, XX Wydział Krajowego Rejestru Sądowego o wysokości kapitału zakładowego 19 401 500,00 zł, posiadającą NIP 829 17 36 832, REGON 000312515, BDO 000150021,</w:t>
      </w:r>
    </w:p>
    <w:p w14:paraId="48219466" w14:textId="77777777" w:rsidR="00FA5F89" w:rsidRPr="00C65335" w:rsidRDefault="00FA5F89" w:rsidP="00C65335">
      <w:pPr>
        <w:spacing w:line="276" w:lineRule="auto"/>
        <w:jc w:val="both"/>
        <w:rPr>
          <w:rFonts w:eastAsia="Calibri"/>
          <w:sz w:val="24"/>
          <w:szCs w:val="24"/>
          <w:lang w:eastAsia="en-US"/>
        </w:rPr>
      </w:pPr>
      <w:r w:rsidRPr="00C65335">
        <w:rPr>
          <w:rFonts w:eastAsia="Calibri"/>
          <w:sz w:val="24"/>
          <w:szCs w:val="24"/>
          <w:lang w:eastAsia="en-US"/>
        </w:rPr>
        <w:t xml:space="preserve">reprezentowaną przez: </w:t>
      </w:r>
    </w:p>
    <w:p w14:paraId="4B46D8BB" w14:textId="77777777" w:rsidR="00FA5F89" w:rsidRPr="00C65335" w:rsidRDefault="00FA5F89" w:rsidP="00C65335">
      <w:pPr>
        <w:spacing w:line="276" w:lineRule="auto"/>
        <w:jc w:val="both"/>
        <w:rPr>
          <w:rFonts w:eastAsia="Calibri"/>
          <w:sz w:val="24"/>
          <w:szCs w:val="24"/>
          <w:lang w:eastAsia="en-US"/>
        </w:rPr>
      </w:pPr>
      <w:r w:rsidRPr="00C65335">
        <w:rPr>
          <w:rFonts w:eastAsia="Calibri"/>
          <w:sz w:val="24"/>
          <w:szCs w:val="24"/>
          <w:lang w:eastAsia="en-US"/>
        </w:rPr>
        <w:t>Małgorzatę Majer – Prezesa Zarządu – uprawnionego do samodzielnej reprezentacji zgodnie z aktualnym odpisem KRS,</w:t>
      </w:r>
    </w:p>
    <w:p w14:paraId="77F5694E" w14:textId="77777777" w:rsidR="00FA5F89" w:rsidRPr="00C65335" w:rsidRDefault="00FA5F89" w:rsidP="00C65335">
      <w:pPr>
        <w:spacing w:line="276" w:lineRule="auto"/>
        <w:jc w:val="both"/>
        <w:rPr>
          <w:rFonts w:eastAsia="Calibri"/>
          <w:sz w:val="24"/>
          <w:szCs w:val="24"/>
          <w:lang w:eastAsia="en-US"/>
        </w:rPr>
      </w:pPr>
      <w:r w:rsidRPr="00C65335">
        <w:rPr>
          <w:rFonts w:eastAsia="Calibri"/>
          <w:sz w:val="24"/>
          <w:szCs w:val="24"/>
          <w:lang w:eastAsia="en-US"/>
        </w:rPr>
        <w:t xml:space="preserve">zwaną dalej „Zamawiającym”, </w:t>
      </w:r>
    </w:p>
    <w:p w14:paraId="1CD5BA57" w14:textId="77777777" w:rsidR="007124DD" w:rsidRPr="00C65335" w:rsidRDefault="007124DD" w:rsidP="00C65335">
      <w:pPr>
        <w:pStyle w:val="western"/>
        <w:spacing w:before="0" w:beforeAutospacing="0" w:after="0" w:afterAutospacing="0" w:line="276" w:lineRule="auto"/>
        <w:jc w:val="both"/>
      </w:pPr>
    </w:p>
    <w:p w14:paraId="4E5A6FC0" w14:textId="77777777" w:rsidR="00525FA8" w:rsidRPr="00C65335" w:rsidRDefault="00525FA8" w:rsidP="00C65335">
      <w:pPr>
        <w:pStyle w:val="western"/>
        <w:spacing w:before="0" w:beforeAutospacing="0" w:after="0" w:afterAutospacing="0" w:line="276" w:lineRule="auto"/>
        <w:jc w:val="both"/>
      </w:pPr>
      <w:r w:rsidRPr="00C65335">
        <w:t>a</w:t>
      </w:r>
    </w:p>
    <w:p w14:paraId="7E7DF1E9" w14:textId="77777777" w:rsidR="00E95B66" w:rsidRPr="00C65335" w:rsidRDefault="00FA5F89" w:rsidP="00C65335">
      <w:pPr>
        <w:pStyle w:val="western"/>
        <w:spacing w:before="0" w:beforeAutospacing="0" w:after="0" w:afterAutospacing="0" w:line="276" w:lineRule="auto"/>
        <w:jc w:val="both"/>
      </w:pPr>
      <w:r w:rsidRPr="00C65335">
        <w:rPr>
          <w:b/>
        </w:rPr>
        <w:t>…………………………………………………………………………………………………………………………………………………………………………………………………………………………………………………………………………………………………………………………………………………………………………………………………………</w:t>
      </w:r>
    </w:p>
    <w:p w14:paraId="40B67DB1" w14:textId="77777777" w:rsidR="00FA5F89" w:rsidRPr="00C65335" w:rsidRDefault="00FA5F89" w:rsidP="00C65335">
      <w:pPr>
        <w:pStyle w:val="western"/>
        <w:spacing w:before="0" w:beforeAutospacing="0" w:after="0" w:afterAutospacing="0" w:line="276" w:lineRule="auto"/>
        <w:jc w:val="both"/>
      </w:pPr>
    </w:p>
    <w:p w14:paraId="3400C77E" w14:textId="77777777" w:rsidR="00FA5F89" w:rsidRPr="00C65335" w:rsidRDefault="00857F0E" w:rsidP="00C65335">
      <w:pPr>
        <w:pStyle w:val="western"/>
        <w:spacing w:before="0" w:beforeAutospacing="0" w:after="0" w:afterAutospacing="0" w:line="276" w:lineRule="auto"/>
        <w:jc w:val="both"/>
      </w:pPr>
      <w:r w:rsidRPr="00C65335">
        <w:t>reprezentowanym przez:</w:t>
      </w:r>
    </w:p>
    <w:p w14:paraId="1CF1FE99" w14:textId="77777777" w:rsidR="00857F0E" w:rsidRPr="00C65335" w:rsidRDefault="00857F0E" w:rsidP="00C65335">
      <w:pPr>
        <w:pStyle w:val="western"/>
        <w:spacing w:before="0" w:beforeAutospacing="0" w:after="0" w:afterAutospacing="0" w:line="276" w:lineRule="auto"/>
        <w:jc w:val="both"/>
      </w:pPr>
      <w:r w:rsidRPr="00C65335">
        <w:t xml:space="preserve"> ………………………………………………………….</w:t>
      </w:r>
    </w:p>
    <w:p w14:paraId="0AC0F48C" w14:textId="77777777" w:rsidR="00525FA8" w:rsidRPr="00C65335" w:rsidRDefault="00525FA8" w:rsidP="00C65335">
      <w:pPr>
        <w:pStyle w:val="western"/>
        <w:spacing w:before="0" w:beforeAutospacing="0" w:after="0" w:afterAutospacing="0" w:line="276" w:lineRule="auto"/>
        <w:jc w:val="both"/>
      </w:pPr>
    </w:p>
    <w:p w14:paraId="277264D8" w14:textId="77777777" w:rsidR="00525FA8" w:rsidRPr="00C65335" w:rsidRDefault="00525FA8" w:rsidP="00C65335">
      <w:pPr>
        <w:pStyle w:val="western"/>
        <w:spacing w:before="0" w:beforeAutospacing="0" w:after="0" w:afterAutospacing="0" w:line="276" w:lineRule="auto"/>
        <w:jc w:val="both"/>
      </w:pPr>
      <w:r w:rsidRPr="00C65335">
        <w:t xml:space="preserve">zwanym dalej </w:t>
      </w:r>
      <w:r w:rsidRPr="00C65335">
        <w:rPr>
          <w:b/>
          <w:bCs/>
        </w:rPr>
        <w:t xml:space="preserve">„Wykonawcą”. </w:t>
      </w:r>
    </w:p>
    <w:p w14:paraId="6A937EF8" w14:textId="77777777" w:rsidR="00525FA8" w:rsidRPr="00C65335" w:rsidRDefault="00525FA8" w:rsidP="00C65335">
      <w:pPr>
        <w:pStyle w:val="western"/>
        <w:spacing w:before="0" w:beforeAutospacing="0" w:after="0" w:afterAutospacing="0" w:line="276" w:lineRule="auto"/>
        <w:jc w:val="both"/>
      </w:pPr>
    </w:p>
    <w:p w14:paraId="377ADB64" w14:textId="77777777" w:rsidR="004F0BAC" w:rsidRPr="00C65335" w:rsidRDefault="004F0BAC" w:rsidP="00C65335">
      <w:pPr>
        <w:pStyle w:val="western"/>
        <w:spacing w:before="0" w:beforeAutospacing="0" w:after="0" w:afterAutospacing="0" w:line="276" w:lineRule="auto"/>
        <w:jc w:val="both"/>
      </w:pPr>
      <w:r w:rsidRPr="00C65335">
        <w:rPr>
          <w:rFonts w:eastAsia="Calibri"/>
          <w:bCs/>
          <w:lang w:eastAsia="en-US"/>
        </w:rPr>
        <w:t>w związku z przeprowadzonym przez Zamawiającego postępowaniem o udzielenie zamówienia publicznego na podstawie przepisu art. 2 ust. 1 pkt 1 ustawy z dnia 11 września 2019 r. Prawo zamówień publicznych (</w:t>
      </w:r>
      <w:proofErr w:type="spellStart"/>
      <w:r w:rsidRPr="00C65335">
        <w:rPr>
          <w:rFonts w:eastAsia="Calibri"/>
          <w:bCs/>
          <w:lang w:eastAsia="en-US"/>
        </w:rPr>
        <w:t>t.j</w:t>
      </w:r>
      <w:proofErr w:type="spellEnd"/>
      <w:r w:rsidRPr="00C65335">
        <w:rPr>
          <w:rFonts w:eastAsia="Calibri"/>
          <w:bCs/>
          <w:lang w:eastAsia="en-US"/>
        </w:rPr>
        <w:t xml:space="preserve">. Dz. U. z 2023 r. poz. 1605 z </w:t>
      </w:r>
      <w:proofErr w:type="spellStart"/>
      <w:r w:rsidRPr="00C65335">
        <w:rPr>
          <w:rFonts w:eastAsia="Calibri"/>
          <w:bCs/>
          <w:lang w:eastAsia="en-US"/>
        </w:rPr>
        <w:t>późn</w:t>
      </w:r>
      <w:proofErr w:type="spellEnd"/>
      <w:r w:rsidRPr="00C65335">
        <w:rPr>
          <w:rFonts w:eastAsia="Calibri"/>
          <w:bCs/>
          <w:lang w:eastAsia="en-US"/>
        </w:rPr>
        <w:t>. zm.), w postępowaniu prowadzonym w trybie zaproszenie do składania ofert pn.: </w:t>
      </w:r>
      <w:r w:rsidRPr="00C65335">
        <w:t>„</w:t>
      </w:r>
      <w:r w:rsidRPr="00C65335">
        <w:rPr>
          <w:b/>
          <w:bCs/>
        </w:rPr>
        <w:t xml:space="preserve">Dostawa paliw płynnych do środków transportu oraz agregatów prądotwórczych Zduńskowolskiego Szpitala Powiatowego Sp. z o.o.” </w:t>
      </w:r>
      <w:r w:rsidRPr="00C65335">
        <w:rPr>
          <w:rFonts w:eastAsia="Calibri"/>
          <w:b/>
          <w:bCs/>
          <w:lang w:eastAsia="en-US"/>
        </w:rPr>
        <w:t>ZSP.ZP.261.55.2023</w:t>
      </w:r>
      <w:r w:rsidRPr="00C65335">
        <w:rPr>
          <w:rFonts w:eastAsia="Calibri"/>
          <w:bCs/>
          <w:lang w:eastAsia="en-US"/>
        </w:rPr>
        <w:t xml:space="preserve"> wyborem oferty Wykonawcy, strony zawierają umowę o następującej treści</w:t>
      </w:r>
    </w:p>
    <w:p w14:paraId="7F3F695C" w14:textId="77777777" w:rsidR="004F0BAC" w:rsidRPr="00C65335" w:rsidRDefault="004F0BAC" w:rsidP="00C65335">
      <w:pPr>
        <w:pStyle w:val="western"/>
        <w:spacing w:before="0" w:beforeAutospacing="0" w:after="0" w:afterAutospacing="0" w:line="276" w:lineRule="auto"/>
        <w:rPr>
          <w:b/>
        </w:rPr>
      </w:pPr>
    </w:p>
    <w:p w14:paraId="3EB9ED0D" w14:textId="77777777" w:rsidR="00525FA8" w:rsidRPr="00C65335" w:rsidRDefault="00525FA8" w:rsidP="00C65335">
      <w:pPr>
        <w:pStyle w:val="western"/>
        <w:spacing w:before="0" w:beforeAutospacing="0" w:after="0" w:afterAutospacing="0" w:line="276" w:lineRule="auto"/>
        <w:jc w:val="center"/>
        <w:rPr>
          <w:b/>
        </w:rPr>
      </w:pPr>
      <w:r w:rsidRPr="00C65335">
        <w:rPr>
          <w:b/>
        </w:rPr>
        <w:t>§ 1</w:t>
      </w:r>
    </w:p>
    <w:p w14:paraId="0C37C985" w14:textId="77777777" w:rsidR="00D07471" w:rsidRDefault="00525FA8" w:rsidP="00D07471">
      <w:pPr>
        <w:pStyle w:val="western"/>
        <w:numPr>
          <w:ilvl w:val="0"/>
          <w:numId w:val="20"/>
        </w:numPr>
        <w:spacing w:before="0" w:beforeAutospacing="0" w:after="0" w:afterAutospacing="0" w:line="276" w:lineRule="auto"/>
        <w:jc w:val="both"/>
      </w:pPr>
      <w:r w:rsidRPr="00C65335">
        <w:t>Przedmiotem niniejszej umowy jest bezgotówkowy zakup:</w:t>
      </w:r>
    </w:p>
    <w:p w14:paraId="789C1888" w14:textId="7DD83058" w:rsidR="00525FA8" w:rsidRPr="00C65335" w:rsidRDefault="00525FA8" w:rsidP="00D07471">
      <w:pPr>
        <w:pStyle w:val="western"/>
        <w:numPr>
          <w:ilvl w:val="0"/>
          <w:numId w:val="31"/>
        </w:numPr>
        <w:spacing w:before="0" w:beforeAutospacing="0" w:after="0" w:afterAutospacing="0" w:line="276" w:lineRule="auto"/>
        <w:jc w:val="both"/>
      </w:pPr>
      <w:r w:rsidRPr="00C65335">
        <w:t>750,00 (słownie: siedemset pięćdziesiąt) litrów benzyny bezołowiowej,</w:t>
      </w:r>
    </w:p>
    <w:p w14:paraId="17662467" w14:textId="1D3468E1" w:rsidR="00C65335" w:rsidRDefault="00C65335" w:rsidP="00D07471">
      <w:pPr>
        <w:pStyle w:val="western"/>
        <w:numPr>
          <w:ilvl w:val="0"/>
          <w:numId w:val="31"/>
        </w:numPr>
        <w:spacing w:before="0" w:beforeAutospacing="0" w:after="0" w:afterAutospacing="0" w:line="276" w:lineRule="auto"/>
        <w:jc w:val="both"/>
      </w:pPr>
      <w:r>
        <w:t xml:space="preserve">15 000 </w:t>
      </w:r>
      <w:r w:rsidR="00525FA8" w:rsidRPr="00C65335">
        <w:t xml:space="preserve">(słownie: piętnaście tysięcy) litrów oleju napędowego ON, </w:t>
      </w:r>
    </w:p>
    <w:p w14:paraId="448F34CC" w14:textId="77777777" w:rsidR="00C65335" w:rsidRDefault="00525FA8" w:rsidP="00D07471">
      <w:pPr>
        <w:pStyle w:val="western"/>
        <w:spacing w:before="0" w:beforeAutospacing="0" w:after="0" w:afterAutospacing="0" w:line="276" w:lineRule="auto"/>
        <w:ind w:left="360"/>
        <w:jc w:val="both"/>
      </w:pPr>
      <w:r w:rsidRPr="00C65335">
        <w:t>zwanych dalej paliwem, do samochodów służbowych i urządzeń gospodarczych Zamawiającego na stacji paliw Wykonawcy.</w:t>
      </w:r>
    </w:p>
    <w:p w14:paraId="44E9447C" w14:textId="72F1C6E1" w:rsidR="00C65335" w:rsidRDefault="00525FA8" w:rsidP="00D07471">
      <w:pPr>
        <w:pStyle w:val="western"/>
        <w:numPr>
          <w:ilvl w:val="0"/>
          <w:numId w:val="20"/>
        </w:numPr>
        <w:spacing w:before="0" w:beforeAutospacing="0" w:after="0" w:afterAutospacing="0" w:line="276" w:lineRule="auto"/>
        <w:jc w:val="both"/>
      </w:pPr>
      <w:r w:rsidRPr="00C65335">
        <w:t xml:space="preserve">Wartości wskazane w ust. 1 są wielkościami szacunkowymi, Zamawiający zastrzega sobie prawo do ograniczenia liczby nabywanego paliwa, jak również dokonania przesunięć </w:t>
      </w:r>
      <w:r w:rsidRPr="00C65335">
        <w:lastRenderedPageBreak/>
        <w:t>pomiędzy poszczególnymi pozycjami asortymentowymi paliw, przy niezmienionej wartości umowy ogółem, w zależności od potrzeb. Zmiany wysokości nabywanych paliw pozostają bez wpływu na wysokość cen, jak i wielkość udzielonego rabatu. W przypadku niewykorzystania przez Zamawiającego wartości wskazanych w ust. 1, Wykonawcy nie przysługuje roszczenie o realizację przedmiotu umowy w pozostałej części.</w:t>
      </w:r>
    </w:p>
    <w:p w14:paraId="43F522BC" w14:textId="77777777" w:rsidR="00C65335" w:rsidRDefault="00525FA8" w:rsidP="00D07471">
      <w:pPr>
        <w:pStyle w:val="western"/>
        <w:numPr>
          <w:ilvl w:val="0"/>
          <w:numId w:val="20"/>
        </w:numPr>
        <w:spacing w:before="0" w:beforeAutospacing="0" w:after="0" w:afterAutospacing="0" w:line="276" w:lineRule="auto"/>
        <w:jc w:val="both"/>
      </w:pPr>
      <w:r w:rsidRPr="00C65335">
        <w:t>Przedmiot umowy jest szczegółowo określony w ofercie i zaproszeniu do składania ofert.</w:t>
      </w:r>
    </w:p>
    <w:p w14:paraId="2E427066" w14:textId="77777777" w:rsidR="00C65335" w:rsidRDefault="00525FA8" w:rsidP="00D07471">
      <w:pPr>
        <w:pStyle w:val="western"/>
        <w:numPr>
          <w:ilvl w:val="0"/>
          <w:numId w:val="20"/>
        </w:numPr>
        <w:spacing w:before="0" w:beforeAutospacing="0" w:after="0" w:afterAutospacing="0" w:line="276" w:lineRule="auto"/>
        <w:jc w:val="both"/>
      </w:pPr>
      <w:r w:rsidRPr="00C65335">
        <w:t>Zakup przedmiotu zamówienia odbywać się będzie na stacjach paliw Wykonawcy sukcesywnie i według zapotrzebowania Zamawiającego.</w:t>
      </w:r>
    </w:p>
    <w:p w14:paraId="45DEB453" w14:textId="77777777" w:rsidR="00C65335" w:rsidRDefault="00525FA8" w:rsidP="00D07471">
      <w:pPr>
        <w:pStyle w:val="western"/>
        <w:numPr>
          <w:ilvl w:val="0"/>
          <w:numId w:val="20"/>
        </w:numPr>
        <w:spacing w:before="0" w:beforeAutospacing="0" w:after="0" w:afterAutospacing="0" w:line="276" w:lineRule="auto"/>
        <w:jc w:val="both"/>
      </w:pPr>
      <w:r w:rsidRPr="00C65335">
        <w:t>Wykonawca oświadcza, że prowadzi działalność gospodarczą w zakresie dystrybucji paliw płynnych oraz legitymuje się koncesją na prowadzenie wskazanej działalności gospodarczej.</w:t>
      </w:r>
    </w:p>
    <w:p w14:paraId="0BB8A1A2" w14:textId="77777777" w:rsidR="00C65335" w:rsidRDefault="00525FA8" w:rsidP="00D07471">
      <w:pPr>
        <w:pStyle w:val="western"/>
        <w:numPr>
          <w:ilvl w:val="0"/>
          <w:numId w:val="20"/>
        </w:numPr>
        <w:spacing w:before="0" w:beforeAutospacing="0" w:after="0" w:afterAutospacing="0" w:line="276" w:lineRule="auto"/>
        <w:jc w:val="both"/>
      </w:pPr>
      <w:r w:rsidRPr="00C65335">
        <w:t>Wykonawca oświadcza, że paliwo będzie spełniało wszystkie wymagania nakładane przez prawo i obowiązujące normy, w szczególności wynikające z rozporządzenia Ministra Gospodarki z dnia 9 października 2015 r. w sprawie wymagań jakościowych dla paliw ciekłych (</w:t>
      </w:r>
      <w:proofErr w:type="spellStart"/>
      <w:r w:rsidR="001D41C6" w:rsidRPr="00C65335">
        <w:t>t.j</w:t>
      </w:r>
      <w:proofErr w:type="spellEnd"/>
      <w:r w:rsidR="001D41C6" w:rsidRPr="00C65335">
        <w:t>. Dz. U. z 2023 r. poz. 1314</w:t>
      </w:r>
      <w:r w:rsidRPr="00C65335">
        <w:t>).</w:t>
      </w:r>
    </w:p>
    <w:p w14:paraId="451D7049" w14:textId="77777777" w:rsidR="00C65335" w:rsidRDefault="00525FA8" w:rsidP="00D07471">
      <w:pPr>
        <w:pStyle w:val="western"/>
        <w:numPr>
          <w:ilvl w:val="0"/>
          <w:numId w:val="20"/>
        </w:numPr>
        <w:spacing w:before="0" w:beforeAutospacing="0" w:after="0" w:afterAutospacing="0" w:line="276" w:lineRule="auto"/>
        <w:jc w:val="both"/>
      </w:pPr>
      <w:r w:rsidRPr="00C65335">
        <w:t>Wykonawca oświadcza, że zapoznał się ze wszystkimi warunkami, które są niezbędne do wykonania przedmiotu umowy i nie przysługują mu względem Zamawiającego roszczenia.</w:t>
      </w:r>
    </w:p>
    <w:p w14:paraId="3E0E06F0" w14:textId="77777777" w:rsidR="00D07471" w:rsidRDefault="00525FA8" w:rsidP="00D07471">
      <w:pPr>
        <w:pStyle w:val="western"/>
        <w:numPr>
          <w:ilvl w:val="0"/>
          <w:numId w:val="20"/>
        </w:numPr>
        <w:spacing w:before="0" w:beforeAutospacing="0" w:after="0" w:afterAutospacing="0" w:line="276" w:lineRule="auto"/>
        <w:jc w:val="both"/>
      </w:pPr>
      <w:r w:rsidRPr="00C65335">
        <w:t>Wykonawca oświadcza, że paliwa tankowane przez Zamawiającego muszą spełniać Certyfikaty jakości określone w Polskich Normach tj. w szczególności PN-EN 228 oraz PN-EN 590. Wykonawca zobowiązany jest do przedłożenia certyfikatów jakości paliw producenta na każde żądanie Zamawiającego.</w:t>
      </w:r>
    </w:p>
    <w:p w14:paraId="16389797" w14:textId="2038CC9B" w:rsidR="00D07471" w:rsidRPr="00D07471" w:rsidRDefault="00525FA8" w:rsidP="00D07471">
      <w:pPr>
        <w:pStyle w:val="western"/>
        <w:numPr>
          <w:ilvl w:val="0"/>
          <w:numId w:val="20"/>
        </w:numPr>
        <w:spacing w:before="0" w:beforeAutospacing="0" w:after="0" w:afterAutospacing="0" w:line="276" w:lineRule="auto"/>
        <w:jc w:val="both"/>
      </w:pPr>
      <w:r w:rsidRPr="00C65335">
        <w:t>Wykonawca gwarantuje, że stacje paliw spełniają wymogi przewidziane przepisami dla stacji paliw, zgodnie z</w:t>
      </w:r>
      <w:r w:rsidRPr="00D07471">
        <w:t xml:space="preserve"> Rozporządzeniem Ministra </w:t>
      </w:r>
      <w:r w:rsidR="00D07471" w:rsidRPr="00D07471">
        <w:t>Klimatu i Środowiska z dnia 24 lipca 2023 r. w sprawie warunków technicznych, jakim powinny odpowiadać bazy i stacje paliw płynnych, bazy i stacje gazu płynnego, rurociągi przesyłowe dalekosiężne służące do transportu ropy naftowej i produktów naftowych i ich usytuowania (Dz.U. z 2023 r. poz. 1707).</w:t>
      </w:r>
    </w:p>
    <w:p w14:paraId="4930BD2E" w14:textId="77777777" w:rsidR="00525FA8" w:rsidRPr="00C65335" w:rsidRDefault="00525FA8" w:rsidP="00D07471">
      <w:pPr>
        <w:pStyle w:val="western"/>
        <w:numPr>
          <w:ilvl w:val="0"/>
          <w:numId w:val="20"/>
        </w:numPr>
        <w:spacing w:before="0" w:beforeAutospacing="0" w:after="0" w:afterAutospacing="0" w:line="276" w:lineRule="auto"/>
        <w:jc w:val="both"/>
      </w:pPr>
      <w:r w:rsidRPr="00C65335">
        <w:t xml:space="preserve">Wykonawca oświadcza, że posiadamy minimum 1 stację benzynową działającą całodobowo przez 7 dni w tygodniu, łącznie ze świętami i innymi dniami ustawowo wolnymi od pracy, w mieście Zduńska Wola lub odległości nie większej niż 5 km od siedziby Zamawiającego. </w:t>
      </w:r>
    </w:p>
    <w:p w14:paraId="6DD67196" w14:textId="77777777" w:rsidR="00525FA8" w:rsidRPr="00C65335" w:rsidRDefault="00525FA8" w:rsidP="00C65335">
      <w:pPr>
        <w:pStyle w:val="NormalnyWeb"/>
        <w:spacing w:before="0" w:beforeAutospacing="0" w:after="0" w:afterAutospacing="0" w:line="276" w:lineRule="auto"/>
        <w:jc w:val="both"/>
      </w:pPr>
    </w:p>
    <w:p w14:paraId="56D08C90" w14:textId="77777777" w:rsidR="00525FA8" w:rsidRPr="00C65335" w:rsidRDefault="00525FA8" w:rsidP="00C65335">
      <w:pPr>
        <w:pStyle w:val="western"/>
        <w:spacing w:before="0" w:beforeAutospacing="0" w:after="0" w:afterAutospacing="0" w:line="276" w:lineRule="auto"/>
        <w:jc w:val="center"/>
        <w:rPr>
          <w:b/>
        </w:rPr>
      </w:pPr>
      <w:r w:rsidRPr="00C65335">
        <w:rPr>
          <w:b/>
        </w:rPr>
        <w:t>§ 2</w:t>
      </w:r>
    </w:p>
    <w:p w14:paraId="2B6C6487" w14:textId="544FB68E" w:rsidR="00C65335" w:rsidRDefault="00525FA8" w:rsidP="00D07471">
      <w:pPr>
        <w:pStyle w:val="western"/>
        <w:numPr>
          <w:ilvl w:val="0"/>
          <w:numId w:val="23"/>
        </w:numPr>
        <w:spacing w:before="0" w:beforeAutospacing="0" w:after="0" w:afterAutospacing="0" w:line="276" w:lineRule="auto"/>
        <w:jc w:val="both"/>
      </w:pPr>
      <w:r w:rsidRPr="00C65335">
        <w:t xml:space="preserve">Ze strony Zamawiającego do kontaktów upoważniony jest </w:t>
      </w:r>
      <w:r w:rsidR="007D2FC6" w:rsidRPr="00C65335">
        <w:t>Radosław</w:t>
      </w:r>
      <w:r w:rsidR="007124DD" w:rsidRPr="00C65335">
        <w:t xml:space="preserve"> </w:t>
      </w:r>
      <w:r w:rsidR="007D2FC6" w:rsidRPr="00C65335">
        <w:t>Opaliński</w:t>
      </w:r>
      <w:r w:rsidR="00D07471">
        <w:t>, tel.</w:t>
      </w:r>
      <w:r w:rsidR="007124DD" w:rsidRPr="00C65335">
        <w:t xml:space="preserve"> </w:t>
      </w:r>
      <w:r w:rsidR="007D2FC6" w:rsidRPr="00C65335">
        <w:t>43 824 41 45</w:t>
      </w:r>
      <w:r w:rsidRPr="00C65335">
        <w:t>.</w:t>
      </w:r>
    </w:p>
    <w:p w14:paraId="78594F41" w14:textId="77777777" w:rsidR="00D94FCA" w:rsidRDefault="00525FA8" w:rsidP="00D94FCA">
      <w:pPr>
        <w:pStyle w:val="western"/>
        <w:numPr>
          <w:ilvl w:val="0"/>
          <w:numId w:val="23"/>
        </w:numPr>
        <w:spacing w:before="0" w:beforeAutospacing="0" w:after="0" w:afterAutospacing="0" w:line="276" w:lineRule="auto"/>
        <w:jc w:val="both"/>
      </w:pPr>
      <w:r w:rsidRPr="00C65335">
        <w:t>Ze strony Wykonawcy do kontaktów upoważniony jest:</w:t>
      </w:r>
    </w:p>
    <w:p w14:paraId="15426401" w14:textId="77777777" w:rsidR="00D94FCA" w:rsidRPr="00D94FCA" w:rsidRDefault="00D94FCA" w:rsidP="00D94FCA">
      <w:pPr>
        <w:pStyle w:val="western"/>
        <w:spacing w:before="0" w:beforeAutospacing="0" w:after="0" w:afterAutospacing="0" w:line="276" w:lineRule="auto"/>
        <w:ind w:left="360"/>
        <w:jc w:val="both"/>
        <w:rPr>
          <w:sz w:val="14"/>
          <w:szCs w:val="14"/>
        </w:rPr>
      </w:pPr>
    </w:p>
    <w:p w14:paraId="2F0349B7" w14:textId="77777777" w:rsidR="00C65335" w:rsidRPr="00D94FCA" w:rsidRDefault="00525FA8" w:rsidP="00C65335">
      <w:pPr>
        <w:pStyle w:val="western"/>
        <w:spacing w:before="0" w:beforeAutospacing="0" w:after="0" w:afterAutospacing="0" w:line="276" w:lineRule="auto"/>
        <w:ind w:left="360"/>
        <w:jc w:val="both"/>
        <w:rPr>
          <w:sz w:val="28"/>
          <w:szCs w:val="28"/>
        </w:rPr>
      </w:pPr>
      <w:r w:rsidRPr="00D94FCA">
        <w:rPr>
          <w:sz w:val="28"/>
          <w:szCs w:val="28"/>
        </w:rPr>
        <w:t>............................................................................................................................</w:t>
      </w:r>
    </w:p>
    <w:p w14:paraId="2C2FB2AB" w14:textId="77777777" w:rsidR="00525FA8" w:rsidRPr="00C65335" w:rsidRDefault="00525FA8" w:rsidP="00C65335">
      <w:pPr>
        <w:pStyle w:val="western"/>
        <w:numPr>
          <w:ilvl w:val="0"/>
          <w:numId w:val="23"/>
        </w:numPr>
        <w:spacing w:before="0" w:beforeAutospacing="0" w:after="0" w:afterAutospacing="0" w:line="276" w:lineRule="auto"/>
        <w:jc w:val="both"/>
      </w:pPr>
      <w:r w:rsidRPr="00C65335">
        <w:t>Strona poinformuje drugą stronę niniejszej umowy o każdorazowej zmianie osoby uprawnionej do kontaktów, zmianie jej danych, a w szczególności zmiany numerów telefonów.</w:t>
      </w:r>
    </w:p>
    <w:p w14:paraId="3CE62502" w14:textId="77777777" w:rsidR="00525FA8" w:rsidRPr="00C65335" w:rsidRDefault="00525FA8" w:rsidP="00C65335">
      <w:pPr>
        <w:pStyle w:val="western"/>
        <w:spacing w:before="0" w:beforeAutospacing="0" w:after="0" w:afterAutospacing="0" w:line="276" w:lineRule="auto"/>
        <w:jc w:val="both"/>
      </w:pPr>
    </w:p>
    <w:p w14:paraId="6426A43A" w14:textId="77777777" w:rsidR="00D94FCA" w:rsidRDefault="00D94FCA" w:rsidP="00C65335">
      <w:pPr>
        <w:pStyle w:val="western"/>
        <w:spacing w:before="0" w:beforeAutospacing="0" w:after="0" w:afterAutospacing="0" w:line="276" w:lineRule="auto"/>
        <w:jc w:val="center"/>
        <w:rPr>
          <w:b/>
        </w:rPr>
      </w:pPr>
    </w:p>
    <w:p w14:paraId="3977317E" w14:textId="77777777" w:rsidR="00D94FCA" w:rsidRDefault="00D94FCA" w:rsidP="00C65335">
      <w:pPr>
        <w:pStyle w:val="western"/>
        <w:spacing w:before="0" w:beforeAutospacing="0" w:after="0" w:afterAutospacing="0" w:line="276" w:lineRule="auto"/>
        <w:jc w:val="center"/>
        <w:rPr>
          <w:b/>
        </w:rPr>
      </w:pPr>
    </w:p>
    <w:p w14:paraId="2CB2823F" w14:textId="77777777" w:rsidR="00525FA8" w:rsidRPr="00C65335" w:rsidRDefault="00525FA8" w:rsidP="00C65335">
      <w:pPr>
        <w:pStyle w:val="western"/>
        <w:spacing w:before="0" w:beforeAutospacing="0" w:after="0" w:afterAutospacing="0" w:line="276" w:lineRule="auto"/>
        <w:jc w:val="center"/>
        <w:rPr>
          <w:b/>
        </w:rPr>
      </w:pPr>
      <w:r w:rsidRPr="00C65335">
        <w:rPr>
          <w:b/>
        </w:rPr>
        <w:lastRenderedPageBreak/>
        <w:t>§ 3</w:t>
      </w:r>
    </w:p>
    <w:p w14:paraId="573B6BB3" w14:textId="77777777" w:rsidR="00525FA8" w:rsidRPr="00C65335" w:rsidRDefault="00525FA8" w:rsidP="00C65335">
      <w:pPr>
        <w:pStyle w:val="western"/>
        <w:spacing w:before="0" w:beforeAutospacing="0" w:after="0" w:afterAutospacing="0" w:line="276" w:lineRule="auto"/>
        <w:jc w:val="both"/>
      </w:pPr>
      <w:r w:rsidRPr="00C65335">
        <w:t>Wykonawca zapewnia Zamawiającemu, w całym okresie realizacji zamówienia dostęp do stacji paliw znajdujących się w Jego dyspozycji.</w:t>
      </w:r>
    </w:p>
    <w:p w14:paraId="1D9F9070" w14:textId="77777777" w:rsidR="00525FA8" w:rsidRPr="00C65335" w:rsidRDefault="00525FA8" w:rsidP="00C65335">
      <w:pPr>
        <w:pStyle w:val="western"/>
        <w:spacing w:before="0" w:beforeAutospacing="0" w:after="0" w:afterAutospacing="0" w:line="276" w:lineRule="auto"/>
        <w:jc w:val="both"/>
      </w:pPr>
    </w:p>
    <w:p w14:paraId="0D74ED6F" w14:textId="77777777" w:rsidR="00525FA8" w:rsidRPr="00C65335" w:rsidRDefault="00525FA8" w:rsidP="00C65335">
      <w:pPr>
        <w:pStyle w:val="western"/>
        <w:spacing w:before="0" w:beforeAutospacing="0" w:after="0" w:afterAutospacing="0" w:line="276" w:lineRule="auto"/>
        <w:jc w:val="center"/>
        <w:rPr>
          <w:b/>
        </w:rPr>
      </w:pPr>
      <w:r w:rsidRPr="00C65335">
        <w:rPr>
          <w:b/>
        </w:rPr>
        <w:t>§ 4</w:t>
      </w:r>
    </w:p>
    <w:p w14:paraId="59C57F82" w14:textId="77777777" w:rsidR="00525FA8" w:rsidRPr="00C65335" w:rsidRDefault="00525FA8" w:rsidP="00D94FCA">
      <w:pPr>
        <w:pStyle w:val="western"/>
        <w:numPr>
          <w:ilvl w:val="0"/>
          <w:numId w:val="24"/>
        </w:numPr>
        <w:spacing w:before="0" w:beforeAutospacing="0" w:after="0" w:afterAutospacing="0" w:line="276" w:lineRule="auto"/>
        <w:jc w:val="both"/>
      </w:pPr>
      <w:r w:rsidRPr="00C65335">
        <w:t>W przypadku gdy rozliczeniem za zakup paliwa będą karty paliwowe, Wykonawca oświadcza, że:</w:t>
      </w:r>
    </w:p>
    <w:p w14:paraId="08B9834F" w14:textId="5ADA0313" w:rsidR="007D2FC6" w:rsidRPr="00C65335" w:rsidRDefault="00525FA8" w:rsidP="003F3FDA">
      <w:pPr>
        <w:pStyle w:val="western"/>
        <w:numPr>
          <w:ilvl w:val="0"/>
          <w:numId w:val="16"/>
        </w:numPr>
        <w:spacing w:before="0" w:beforeAutospacing="0" w:after="0" w:afterAutospacing="0" w:line="276" w:lineRule="auto"/>
        <w:jc w:val="both"/>
      </w:pPr>
      <w:r w:rsidRPr="00C65335">
        <w:t xml:space="preserve">karty paliwowe zostaną przypisane do numerów rejestracyjnych pojazdów Zamawiającego, w tym jedna karta na okaziciela, do tankowania urządzeń gospodarczych (kosiarka, odśnieżarka </w:t>
      </w:r>
      <w:r w:rsidR="007D2FC6" w:rsidRPr="00C65335">
        <w:t>agregaty</w:t>
      </w:r>
      <w:r w:rsidRPr="00C65335">
        <w:t xml:space="preserve"> prądotwórcze </w:t>
      </w:r>
      <w:r w:rsidR="00C31C1C" w:rsidRPr="00C65335">
        <w:t>itp</w:t>
      </w:r>
      <w:r w:rsidRPr="00C65335">
        <w:t>.)</w:t>
      </w:r>
      <w:r w:rsidR="007D2FC6" w:rsidRPr="00C65335">
        <w:t>;</w:t>
      </w:r>
    </w:p>
    <w:p w14:paraId="4FEF2273" w14:textId="77777777" w:rsidR="007D2FC6" w:rsidRPr="00C65335" w:rsidRDefault="00525FA8" w:rsidP="00C65335">
      <w:pPr>
        <w:pStyle w:val="western"/>
        <w:numPr>
          <w:ilvl w:val="0"/>
          <w:numId w:val="16"/>
        </w:numPr>
        <w:spacing w:before="0" w:beforeAutospacing="0" w:after="0" w:afterAutospacing="0" w:line="276" w:lineRule="auto"/>
        <w:jc w:val="both"/>
      </w:pPr>
      <w:r w:rsidRPr="00C65335">
        <w:t>za wydanie kart paliwowych dla każdego pojazdu służbowego Zamawiającego Wykonawca nie pobiera opłaty;</w:t>
      </w:r>
    </w:p>
    <w:p w14:paraId="24096AD3" w14:textId="77777777" w:rsidR="007D2FC6" w:rsidRPr="00C65335" w:rsidRDefault="00525FA8" w:rsidP="00C65335">
      <w:pPr>
        <w:pStyle w:val="western"/>
        <w:numPr>
          <w:ilvl w:val="0"/>
          <w:numId w:val="16"/>
        </w:numPr>
        <w:spacing w:before="0" w:beforeAutospacing="0" w:after="0" w:afterAutospacing="0" w:line="276" w:lineRule="auto"/>
        <w:jc w:val="both"/>
      </w:pPr>
      <w:r w:rsidRPr="00C65335">
        <w:t>wszystkie karty paliwowe spełniają bankowe standardy zabezpieczeń i są zabezpieczone poufnym kodem identyfikacyjnym PIN, który będzie znany tylko ich użytkownikom;</w:t>
      </w:r>
    </w:p>
    <w:p w14:paraId="1853DA5A" w14:textId="77777777" w:rsidR="007D2FC6" w:rsidRPr="00C65335" w:rsidRDefault="00525FA8" w:rsidP="00C65335">
      <w:pPr>
        <w:pStyle w:val="western"/>
        <w:numPr>
          <w:ilvl w:val="0"/>
          <w:numId w:val="16"/>
        </w:numPr>
        <w:spacing w:before="0" w:beforeAutospacing="0" w:after="0" w:afterAutospacing="0" w:line="276" w:lineRule="auto"/>
        <w:jc w:val="both"/>
      </w:pPr>
      <w:r w:rsidRPr="00C65335">
        <w:t>w przypadku zgubienia, zniszczenia lub kradzieży karty, Wykonawca po telefonicznym zgłoszeniu tego faktu przez Zamawiającego, dokona natychmiastowego zablokowania karty. Ponadto w przypadku zaistnienia takiej sytuacji Wykonawca bezpłatnie wyda duplikat karty lub dokona wymiany karty zniszczonej na nową nie później niż w ciągu 10 dni od daty zgłoszenia.</w:t>
      </w:r>
    </w:p>
    <w:p w14:paraId="63EC5CED" w14:textId="77777777" w:rsidR="00525FA8" w:rsidRPr="00C65335" w:rsidRDefault="00525FA8" w:rsidP="00C65335">
      <w:pPr>
        <w:pStyle w:val="western"/>
        <w:numPr>
          <w:ilvl w:val="0"/>
          <w:numId w:val="16"/>
        </w:numPr>
        <w:spacing w:before="0" w:beforeAutospacing="0" w:after="0" w:afterAutospacing="0" w:line="276" w:lineRule="auto"/>
        <w:jc w:val="both"/>
      </w:pPr>
      <w:r w:rsidRPr="00C65335">
        <w:t>koszty związane z obsługą kart paliwowych w całym okresie realizacji zamówienia ponosi Wykonawca.</w:t>
      </w:r>
    </w:p>
    <w:p w14:paraId="7DB5CCB5" w14:textId="77777777" w:rsidR="00525FA8" w:rsidRPr="00C65335" w:rsidRDefault="00525FA8" w:rsidP="00D94FCA">
      <w:pPr>
        <w:pStyle w:val="western"/>
        <w:numPr>
          <w:ilvl w:val="0"/>
          <w:numId w:val="24"/>
        </w:numPr>
        <w:spacing w:before="0" w:beforeAutospacing="0" w:after="0" w:afterAutospacing="0" w:line="276" w:lineRule="auto"/>
        <w:jc w:val="both"/>
      </w:pPr>
      <w:r w:rsidRPr="00C65335">
        <w:t>Zamawiający dopuszcza zastosowanie innej niż karty formy rozliczeń bezgotówkowych za zakup paliwa. Każdy zakup będzie potwierdzony na asygnacie podpisem osoby upoważnionej do tankowania. Asygnata będzie stanowić załącznik do faktury. Lista osób upoważnionych do zakupu paliwa stanowić będzie załącznik do umowy.</w:t>
      </w:r>
    </w:p>
    <w:p w14:paraId="427B2913" w14:textId="77777777" w:rsidR="007D2FC6" w:rsidRPr="00C65335" w:rsidRDefault="007D2FC6" w:rsidP="00C65335">
      <w:pPr>
        <w:pStyle w:val="western"/>
        <w:spacing w:before="0" w:beforeAutospacing="0" w:after="0" w:afterAutospacing="0" w:line="276" w:lineRule="auto"/>
        <w:jc w:val="center"/>
        <w:rPr>
          <w:b/>
        </w:rPr>
      </w:pPr>
    </w:p>
    <w:p w14:paraId="09E39858" w14:textId="77777777" w:rsidR="00525FA8" w:rsidRPr="00C65335" w:rsidRDefault="00525FA8" w:rsidP="00C65335">
      <w:pPr>
        <w:pStyle w:val="western"/>
        <w:spacing w:before="0" w:beforeAutospacing="0" w:after="0" w:afterAutospacing="0" w:line="276" w:lineRule="auto"/>
        <w:jc w:val="center"/>
        <w:rPr>
          <w:b/>
        </w:rPr>
      </w:pPr>
      <w:r w:rsidRPr="00C65335">
        <w:rPr>
          <w:b/>
        </w:rPr>
        <w:t>§ 5</w:t>
      </w:r>
    </w:p>
    <w:p w14:paraId="7B5824A8" w14:textId="4A165CF4" w:rsidR="00D94FCA" w:rsidRDefault="00525FA8" w:rsidP="00D94FCA">
      <w:pPr>
        <w:pStyle w:val="western"/>
        <w:numPr>
          <w:ilvl w:val="0"/>
          <w:numId w:val="25"/>
        </w:numPr>
        <w:spacing w:before="0" w:beforeAutospacing="0" w:after="0" w:afterAutospacing="0" w:line="276" w:lineRule="auto"/>
        <w:jc w:val="both"/>
      </w:pPr>
      <w:r w:rsidRPr="00C65335">
        <w:t xml:space="preserve">Strony ustalają, że całkowita wartość umowy </w:t>
      </w:r>
      <w:r w:rsidRPr="00C65335">
        <w:rPr>
          <w:b/>
        </w:rPr>
        <w:t xml:space="preserve">wynosi </w:t>
      </w:r>
      <w:r w:rsidR="007D2FC6" w:rsidRPr="00C65335">
        <w:rPr>
          <w:b/>
        </w:rPr>
        <w:t xml:space="preserve">netto:………….. zł (słownie: ……………………..……………. zł) </w:t>
      </w:r>
      <w:r w:rsidRPr="00C65335">
        <w:rPr>
          <w:b/>
        </w:rPr>
        <w:t xml:space="preserve">brutto: </w:t>
      </w:r>
      <w:r w:rsidR="007D2FC6" w:rsidRPr="00C65335">
        <w:rPr>
          <w:b/>
        </w:rPr>
        <w:t>………………..….</w:t>
      </w:r>
      <w:r w:rsidRPr="00C65335">
        <w:rPr>
          <w:b/>
        </w:rPr>
        <w:t xml:space="preserve"> </w:t>
      </w:r>
      <w:bookmarkStart w:id="0" w:name="_Hlk149034119"/>
      <w:r w:rsidRPr="00C65335">
        <w:rPr>
          <w:b/>
        </w:rPr>
        <w:t>zł</w:t>
      </w:r>
      <w:r w:rsidRPr="00C65335">
        <w:t xml:space="preserve"> (słownie: </w:t>
      </w:r>
      <w:r w:rsidR="007D2FC6" w:rsidRPr="00C65335">
        <w:t>…………………………….</w:t>
      </w:r>
      <w:r w:rsidR="00A51127" w:rsidRPr="00C65335">
        <w:t xml:space="preserve"> zł</w:t>
      </w:r>
      <w:r w:rsidRPr="00C65335">
        <w:t>)</w:t>
      </w:r>
      <w:bookmarkEnd w:id="0"/>
      <w:r w:rsidRPr="00C65335">
        <w:t xml:space="preserve">, w tym </w:t>
      </w:r>
      <w:r w:rsidR="000C0B45">
        <w:t>23</w:t>
      </w:r>
      <w:r w:rsidRPr="00C65335">
        <w:t>% podatku VAT.</w:t>
      </w:r>
    </w:p>
    <w:p w14:paraId="7F83462D" w14:textId="77777777" w:rsidR="00D94FCA" w:rsidRDefault="00525FA8" w:rsidP="00D94FCA">
      <w:pPr>
        <w:pStyle w:val="western"/>
        <w:numPr>
          <w:ilvl w:val="0"/>
          <w:numId w:val="25"/>
        </w:numPr>
        <w:spacing w:before="0" w:beforeAutospacing="0" w:after="0" w:afterAutospacing="0" w:line="276" w:lineRule="auto"/>
        <w:jc w:val="both"/>
      </w:pPr>
      <w:r w:rsidRPr="00C65335">
        <w:t xml:space="preserve">Wykonawca udzieli rabatu od cen obowiązujących na danej stacji paliw w dacie tankowania, na każdy rodzaj paliw w wysokości: </w:t>
      </w:r>
      <w:r w:rsidR="007D2FC6" w:rsidRPr="00C65335">
        <w:t>……..</w:t>
      </w:r>
      <w:r w:rsidRPr="00C65335">
        <w:t>%</w:t>
      </w:r>
      <w:r w:rsidR="00C008A7" w:rsidRPr="00C65335">
        <w:t xml:space="preserve"> dla ON, </w:t>
      </w:r>
      <w:r w:rsidR="007D2FC6" w:rsidRPr="00C65335">
        <w:t>………...</w:t>
      </w:r>
      <w:r w:rsidR="00C008A7" w:rsidRPr="00C65335">
        <w:t>% dla PB95</w:t>
      </w:r>
      <w:r w:rsidRPr="00C65335">
        <w:t>.</w:t>
      </w:r>
    </w:p>
    <w:p w14:paraId="6A282402" w14:textId="77777777" w:rsidR="00D94FCA" w:rsidRDefault="00525FA8" w:rsidP="00D94FCA">
      <w:pPr>
        <w:pStyle w:val="western"/>
        <w:numPr>
          <w:ilvl w:val="0"/>
          <w:numId w:val="25"/>
        </w:numPr>
        <w:spacing w:before="0" w:beforeAutospacing="0" w:after="0" w:afterAutospacing="0" w:line="276" w:lineRule="auto"/>
        <w:jc w:val="both"/>
      </w:pPr>
      <w:r w:rsidRPr="00C65335">
        <w:t xml:space="preserve">Zamawiający będzie rozliczał się z Wykonawcą zbiorczymi fakturami wystawionymi dwa razy w miesiącu. Ustalone są następujące okresy rozliczeniowe: od 1. do 15. dnia miesiąca i od 16. dnia miesiąca do ostatniego dnia </w:t>
      </w:r>
      <w:bookmarkStart w:id="1" w:name="_GoBack"/>
      <w:bookmarkEnd w:id="1"/>
      <w:r w:rsidRPr="00C65335">
        <w:t xml:space="preserve">miesiąca. Wykonawca załączy do faktury rozliczenie zawierające sumę wszystkich tankowanych rodzajów paliw z rozbiciem dla każdego samochodu Zamawiającego z podaniem dat tankowania oraz obowiązujących w tych dniach cen paliw, pomniejszonych o udzielony rabat dla każdego rodzaju paliwa. </w:t>
      </w:r>
    </w:p>
    <w:p w14:paraId="20FA3DB7" w14:textId="77777777" w:rsidR="00D94FCA" w:rsidRDefault="00525FA8" w:rsidP="00D94FCA">
      <w:pPr>
        <w:pStyle w:val="western"/>
        <w:numPr>
          <w:ilvl w:val="0"/>
          <w:numId w:val="25"/>
        </w:numPr>
        <w:spacing w:before="0" w:beforeAutospacing="0" w:after="0" w:afterAutospacing="0" w:line="276" w:lineRule="auto"/>
        <w:jc w:val="both"/>
      </w:pPr>
      <w:r w:rsidRPr="00C65335">
        <w:t>Wynagrodzenie płatne będzie przelewem na wskazane konto Wykonawcy w terminie 30 dni od dnia otrzymania faktury wystawionej przez Wykonawcę. Strony postanawiają, iż zapłata następuje w dniu obciążenia rachunku bankowego Zamawiającemu.</w:t>
      </w:r>
    </w:p>
    <w:p w14:paraId="3B1E58EB" w14:textId="44E3FFE4" w:rsidR="00D94FCA" w:rsidRDefault="00525FA8" w:rsidP="00D94FCA">
      <w:pPr>
        <w:pStyle w:val="western"/>
        <w:numPr>
          <w:ilvl w:val="0"/>
          <w:numId w:val="25"/>
        </w:numPr>
        <w:spacing w:before="0" w:beforeAutospacing="0" w:after="0" w:afterAutospacing="0" w:line="276" w:lineRule="auto"/>
        <w:jc w:val="both"/>
      </w:pPr>
      <w:r w:rsidRPr="00C65335">
        <w:t xml:space="preserve">Wykonawca zobowiązuje się do niepodejmowania czynności prawnych mających na celu zmianę wierzyciela Zamawiającego (w szczególności przelewu wierzytelności, przekazu, </w:t>
      </w:r>
      <w:r w:rsidRPr="00C65335">
        <w:lastRenderedPageBreak/>
        <w:t>cesji), bez jego zgody wyrażonej w formie pisemnej</w:t>
      </w:r>
      <w:r w:rsidR="003F3FDA">
        <w:t xml:space="preserve"> </w:t>
      </w:r>
      <w:r w:rsidRPr="00C65335">
        <w:t>pod rygorem nieważności powyższej czynności prawnej.</w:t>
      </w:r>
    </w:p>
    <w:p w14:paraId="1645F522" w14:textId="77777777" w:rsidR="00D94FCA" w:rsidRDefault="00525FA8" w:rsidP="00D94FCA">
      <w:pPr>
        <w:pStyle w:val="western"/>
        <w:numPr>
          <w:ilvl w:val="0"/>
          <w:numId w:val="25"/>
        </w:numPr>
        <w:spacing w:before="0" w:beforeAutospacing="0" w:after="0" w:afterAutospacing="0" w:line="276" w:lineRule="auto"/>
        <w:jc w:val="both"/>
      </w:pPr>
      <w:r w:rsidRPr="00C65335">
        <w:t>Wykonawca odpowiada za szkody spowodowane wadami fizycznymi sprzedanego paliwa. W celu naprawienia ewentualnych szkód Wykonawca przeprowadzi postępowanie reklamacyjne i w terminie 14 dni od dnia zgłoszenia reklamacji. Wykonawcy wyda decyzję o uznaniu lub odrzuceniu zgłoszonej reklamacji. W przypadku uznania roszczenia Zamawiającego Wykonawca naprawi powstałą szkodę w pełnej wysokości. W przypadku odrzucenia reklamacji, Wykonawca zobowiązany jest przedłożenia pisemnego uzasadnienia, w którym zostaną wskazane przyczyny odmowy uznania reklamacji. Jeżeli Wykonawca nie rozpozna reklamacji w terminie 14 dni, uznaje się, że reklamacja została uwzględniona przez Wykonawcę.</w:t>
      </w:r>
    </w:p>
    <w:p w14:paraId="14D9D0F4" w14:textId="77777777" w:rsidR="00C008A7" w:rsidRPr="00C65335" w:rsidRDefault="00525FA8" w:rsidP="00D94FCA">
      <w:pPr>
        <w:pStyle w:val="western"/>
        <w:numPr>
          <w:ilvl w:val="0"/>
          <w:numId w:val="25"/>
        </w:numPr>
        <w:spacing w:before="0" w:beforeAutospacing="0" w:after="0" w:afterAutospacing="0" w:line="276" w:lineRule="auto"/>
        <w:jc w:val="both"/>
      </w:pPr>
      <w:r w:rsidRPr="00C65335">
        <w:t>Rozliczenie za zakup paliw będzie odbywało się na zasadzie: cena paliwa obowiązująca w danym dniu pomniejszona o stały rabat udzielony przez Wykonawcę i pomnożona przez ilość pobranego paliwa.</w:t>
      </w:r>
    </w:p>
    <w:p w14:paraId="0331CB94" w14:textId="77777777" w:rsidR="00C65335" w:rsidRPr="00C65335" w:rsidRDefault="00C65335" w:rsidP="00D94FCA">
      <w:pPr>
        <w:pStyle w:val="NormalnyWeb"/>
        <w:spacing w:before="0" w:beforeAutospacing="0" w:after="0" w:afterAutospacing="0" w:line="276" w:lineRule="auto"/>
        <w:ind w:hanging="284"/>
        <w:rPr>
          <w:b/>
        </w:rPr>
      </w:pPr>
    </w:p>
    <w:p w14:paraId="285BA351" w14:textId="77777777" w:rsidR="00525FA8" w:rsidRPr="00C65335" w:rsidRDefault="00525FA8" w:rsidP="00C65335">
      <w:pPr>
        <w:pStyle w:val="NormalnyWeb"/>
        <w:spacing w:before="0" w:beforeAutospacing="0" w:after="0" w:afterAutospacing="0" w:line="276" w:lineRule="auto"/>
        <w:ind w:hanging="284"/>
        <w:jc w:val="center"/>
        <w:rPr>
          <w:b/>
        </w:rPr>
      </w:pPr>
      <w:r w:rsidRPr="00C65335">
        <w:rPr>
          <w:b/>
        </w:rPr>
        <w:t>§ 6</w:t>
      </w:r>
    </w:p>
    <w:p w14:paraId="5E9516E5" w14:textId="77777777" w:rsidR="00525FA8" w:rsidRPr="00C65335" w:rsidRDefault="00525FA8" w:rsidP="00D94FCA">
      <w:pPr>
        <w:pStyle w:val="western"/>
        <w:numPr>
          <w:ilvl w:val="0"/>
          <w:numId w:val="26"/>
        </w:numPr>
        <w:spacing w:before="0" w:beforeAutospacing="0" w:after="0" w:afterAutospacing="0" w:line="276" w:lineRule="auto"/>
        <w:jc w:val="both"/>
      </w:pPr>
      <w:r w:rsidRPr="00C65335">
        <w:t xml:space="preserve">Strony zgodnie dopuszczają zmianę niniejszej umowy w szczególności w następujących okolicznościach: </w:t>
      </w:r>
    </w:p>
    <w:p w14:paraId="189C3014" w14:textId="77777777" w:rsidR="00C65335" w:rsidRPr="00C65335" w:rsidRDefault="00525FA8" w:rsidP="00C65335">
      <w:pPr>
        <w:pStyle w:val="western"/>
        <w:numPr>
          <w:ilvl w:val="0"/>
          <w:numId w:val="17"/>
        </w:numPr>
        <w:spacing w:before="0" w:beforeAutospacing="0" w:after="0" w:afterAutospacing="0" w:line="276" w:lineRule="auto"/>
        <w:jc w:val="both"/>
      </w:pPr>
      <w:r w:rsidRPr="00C65335">
        <w:t>zmiana terminu realizacji zamówienia z przyczyn nieleżących po stronie Wykonawcy, w przypadku pisemnego uzgodnienia pomiędzy Stronami dotyczącego skróceniu terminu zakończenia realizacji umowy;</w:t>
      </w:r>
    </w:p>
    <w:p w14:paraId="3AED1D6C" w14:textId="77777777" w:rsidR="00C65335" w:rsidRPr="00C65335" w:rsidRDefault="00525FA8" w:rsidP="00C65335">
      <w:pPr>
        <w:pStyle w:val="western"/>
        <w:numPr>
          <w:ilvl w:val="0"/>
          <w:numId w:val="17"/>
        </w:numPr>
        <w:spacing w:before="0" w:beforeAutospacing="0" w:after="0" w:afterAutospacing="0" w:line="276" w:lineRule="auto"/>
        <w:jc w:val="both"/>
      </w:pPr>
      <w:r w:rsidRPr="00C65335">
        <w:t>zmiana nazwy, siedziby stron umowy, numerów kont bankowych oraz innych danych identyfikacyjnych;</w:t>
      </w:r>
    </w:p>
    <w:p w14:paraId="358E8DE1" w14:textId="77777777" w:rsidR="00C65335" w:rsidRPr="00C65335" w:rsidRDefault="00525FA8" w:rsidP="00C65335">
      <w:pPr>
        <w:pStyle w:val="western"/>
        <w:numPr>
          <w:ilvl w:val="0"/>
          <w:numId w:val="17"/>
        </w:numPr>
        <w:spacing w:before="0" w:beforeAutospacing="0" w:after="0" w:afterAutospacing="0" w:line="276" w:lineRule="auto"/>
        <w:jc w:val="both"/>
      </w:pPr>
      <w:r w:rsidRPr="00C65335">
        <w:t>zmiana osób odpowiedzialnych za kontakty i nadzór nad przedmiotem umowy;</w:t>
      </w:r>
    </w:p>
    <w:p w14:paraId="38E5BBD1" w14:textId="77777777" w:rsidR="00C65335" w:rsidRPr="00C65335" w:rsidRDefault="00525FA8" w:rsidP="00C65335">
      <w:pPr>
        <w:pStyle w:val="western"/>
        <w:numPr>
          <w:ilvl w:val="0"/>
          <w:numId w:val="17"/>
        </w:numPr>
        <w:spacing w:before="0" w:beforeAutospacing="0" w:after="0" w:afterAutospacing="0" w:line="276" w:lineRule="auto"/>
        <w:jc w:val="both"/>
      </w:pPr>
      <w:r w:rsidRPr="00C65335">
        <w:t>zmniejszenia zakresu wynagrodzenia z przyczyn o obiektywnym charakterze, których strony działając z należytą starannością nie mogły przewidzieć;</w:t>
      </w:r>
    </w:p>
    <w:p w14:paraId="60631AEA" w14:textId="77777777" w:rsidR="00C65335" w:rsidRPr="00C65335" w:rsidRDefault="00525FA8" w:rsidP="00C65335">
      <w:pPr>
        <w:pStyle w:val="western"/>
        <w:numPr>
          <w:ilvl w:val="0"/>
          <w:numId w:val="17"/>
        </w:numPr>
        <w:spacing w:before="0" w:beforeAutospacing="0" w:after="0" w:afterAutospacing="0" w:line="276" w:lineRule="auto"/>
        <w:jc w:val="both"/>
      </w:pPr>
      <w:r w:rsidRPr="00C65335">
        <w:t>wystąpienie oczywistych omyłek pisarskich i rachunkowych w treści umowy;</w:t>
      </w:r>
    </w:p>
    <w:p w14:paraId="550C629E" w14:textId="77777777" w:rsidR="00525FA8" w:rsidRPr="00C65335" w:rsidRDefault="00525FA8" w:rsidP="00C65335">
      <w:pPr>
        <w:pStyle w:val="western"/>
        <w:numPr>
          <w:ilvl w:val="0"/>
          <w:numId w:val="17"/>
        </w:numPr>
        <w:spacing w:before="0" w:beforeAutospacing="0" w:after="0" w:afterAutospacing="0" w:line="276" w:lineRule="auto"/>
        <w:jc w:val="both"/>
      </w:pPr>
      <w:r w:rsidRPr="00C65335">
        <w:t>zmiany stawki podatku od towar i usług. Zmiana wynagrodzenia brutto Wykonawcy nastąpi od dnia wejścia w życie przepisów wprowadzających zmienią stawkę podatku od towarów i usług.</w:t>
      </w:r>
    </w:p>
    <w:p w14:paraId="5730188B" w14:textId="77777777" w:rsidR="00525FA8" w:rsidRPr="00C65335" w:rsidRDefault="00525FA8" w:rsidP="00D94FCA">
      <w:pPr>
        <w:pStyle w:val="western"/>
        <w:numPr>
          <w:ilvl w:val="0"/>
          <w:numId w:val="26"/>
        </w:numPr>
        <w:spacing w:before="0" w:beforeAutospacing="0" w:after="0" w:afterAutospacing="0" w:line="276" w:lineRule="auto"/>
        <w:jc w:val="both"/>
      </w:pPr>
      <w:r w:rsidRPr="00C65335">
        <w:t>Zmiana umowa będzie następowała w formie aneksu zawartego w formie pisemnej pod rygorem nieważności.</w:t>
      </w:r>
    </w:p>
    <w:p w14:paraId="6B2A81D5" w14:textId="77777777" w:rsidR="00525FA8" w:rsidRPr="00C65335" w:rsidRDefault="00525FA8" w:rsidP="00D94FCA">
      <w:pPr>
        <w:pStyle w:val="western"/>
        <w:numPr>
          <w:ilvl w:val="0"/>
          <w:numId w:val="26"/>
        </w:numPr>
        <w:spacing w:before="0" w:beforeAutospacing="0" w:after="0" w:afterAutospacing="0" w:line="276" w:lineRule="auto"/>
        <w:jc w:val="both"/>
      </w:pPr>
      <w:r w:rsidRPr="00C65335">
        <w:t>Zamawiający zastrzega sobie prawo do rozwiązania umowy ze skutkiem natychmiastowym w przypadku niewykonania lub nienależytego wykonania przedmiotu umowy. Rozwiązanie umowy nie zwalnia Wykonawcy z zapłaty kary umownej określonej w § 7 ust. 1.</w:t>
      </w:r>
    </w:p>
    <w:p w14:paraId="58C3B373" w14:textId="77777777" w:rsidR="00525FA8" w:rsidRPr="00C65335" w:rsidRDefault="00525FA8" w:rsidP="00D94FCA">
      <w:pPr>
        <w:pStyle w:val="western"/>
        <w:numPr>
          <w:ilvl w:val="0"/>
          <w:numId w:val="26"/>
        </w:numPr>
        <w:spacing w:before="0" w:beforeAutospacing="0" w:after="0" w:afterAutospacing="0" w:line="276" w:lineRule="auto"/>
        <w:jc w:val="both"/>
      </w:pPr>
      <w:r w:rsidRPr="00C65335">
        <w:t>W razie wystąpienia istotnych zmian okoliczności powodujących, że wykonanie umowy nie leży w interesie Zamawiającego, czego nie można było przewidzieć w chwili zawarcia umowy, Zamawiający może odstąpić od umowy w terminie miesiąca od powzięcia wiadomości o powyższych okolicznościach. W takim wypadku Wykonawca może żądać jedynie wynagrodzenia za wykonany przedmiotu umowy. Wykonawcy nie przysługuje z tego tytułu odszkodowanie, jak też żądanie zapłaty kar umownych.</w:t>
      </w:r>
    </w:p>
    <w:p w14:paraId="66C83258" w14:textId="77777777" w:rsidR="00525FA8" w:rsidRPr="00C65335" w:rsidRDefault="00525FA8" w:rsidP="00D94FCA">
      <w:pPr>
        <w:pStyle w:val="western"/>
        <w:numPr>
          <w:ilvl w:val="0"/>
          <w:numId w:val="26"/>
        </w:numPr>
        <w:spacing w:before="0" w:beforeAutospacing="0" w:after="0" w:afterAutospacing="0" w:line="276" w:lineRule="auto"/>
        <w:jc w:val="both"/>
      </w:pPr>
      <w:r w:rsidRPr="00C65335">
        <w:t>Oświadczenia o rozwiązaniu umowy oraz o odstąpieniu od umowy winny zostać złożone w formie pisemnej pod rygorem nieważności.</w:t>
      </w:r>
    </w:p>
    <w:p w14:paraId="29404591" w14:textId="77777777" w:rsidR="00C65335" w:rsidRPr="00C65335" w:rsidRDefault="00C65335" w:rsidP="00C65335">
      <w:pPr>
        <w:pStyle w:val="western"/>
        <w:spacing w:before="0" w:beforeAutospacing="0" w:after="0" w:afterAutospacing="0" w:line="276" w:lineRule="auto"/>
        <w:jc w:val="center"/>
        <w:rPr>
          <w:b/>
        </w:rPr>
      </w:pPr>
    </w:p>
    <w:p w14:paraId="21B99F39" w14:textId="77777777" w:rsidR="00525FA8" w:rsidRPr="00C65335" w:rsidRDefault="00525FA8" w:rsidP="00C65335">
      <w:pPr>
        <w:pStyle w:val="western"/>
        <w:spacing w:before="0" w:beforeAutospacing="0" w:after="0" w:afterAutospacing="0" w:line="276" w:lineRule="auto"/>
        <w:jc w:val="center"/>
        <w:rPr>
          <w:b/>
        </w:rPr>
      </w:pPr>
      <w:r w:rsidRPr="00C65335">
        <w:rPr>
          <w:b/>
        </w:rPr>
        <w:lastRenderedPageBreak/>
        <w:t>§ 7</w:t>
      </w:r>
    </w:p>
    <w:p w14:paraId="691E157C" w14:textId="77777777" w:rsidR="00525FA8" w:rsidRPr="00C65335" w:rsidRDefault="00525FA8" w:rsidP="00D94FCA">
      <w:pPr>
        <w:pStyle w:val="western"/>
        <w:numPr>
          <w:ilvl w:val="0"/>
          <w:numId w:val="27"/>
        </w:numPr>
        <w:spacing w:before="0" w:beforeAutospacing="0" w:after="0" w:afterAutospacing="0" w:line="276" w:lineRule="auto"/>
        <w:jc w:val="both"/>
      </w:pPr>
      <w:r w:rsidRPr="00C65335">
        <w:t>Wykonawca zapłaci Zamawiającemu karę umowną za odstąpienie od umowy z przyczyn leżących po stronie Wykonawcy lub rozwiązanie umowy z przyczyn leżących po stronie Wykonawcy, w wysokości 10% wartości brutto niezrealizowanej części umowy określonej w § 5 ust. 1 niniejszej umowy.</w:t>
      </w:r>
    </w:p>
    <w:p w14:paraId="422B36B3" w14:textId="77777777" w:rsidR="00525FA8" w:rsidRPr="00C65335" w:rsidRDefault="00525FA8" w:rsidP="00D94FCA">
      <w:pPr>
        <w:pStyle w:val="western"/>
        <w:numPr>
          <w:ilvl w:val="0"/>
          <w:numId w:val="27"/>
        </w:numPr>
        <w:spacing w:before="0" w:beforeAutospacing="0" w:after="0" w:afterAutospacing="0" w:line="276" w:lineRule="auto"/>
        <w:jc w:val="both"/>
      </w:pPr>
      <w:r w:rsidRPr="00C65335">
        <w:t>Jeżeli wysokość zastrzeżonych kar umownych nie będzie pokrywać poniesionej szkody, strony mogą dochodzić odszkodowania uzupełniającego na podstawie przepisów kodeksu cywilnego.</w:t>
      </w:r>
    </w:p>
    <w:p w14:paraId="0EDE4626" w14:textId="77777777" w:rsidR="00525FA8" w:rsidRPr="00C65335" w:rsidRDefault="00525FA8" w:rsidP="00C65335">
      <w:pPr>
        <w:pStyle w:val="western"/>
        <w:spacing w:before="0" w:beforeAutospacing="0" w:after="0" w:afterAutospacing="0" w:line="276" w:lineRule="auto"/>
        <w:jc w:val="both"/>
      </w:pPr>
    </w:p>
    <w:p w14:paraId="0035E079" w14:textId="77777777" w:rsidR="00525FA8" w:rsidRPr="00C65335" w:rsidRDefault="00525FA8" w:rsidP="00C65335">
      <w:pPr>
        <w:pStyle w:val="western"/>
        <w:spacing w:before="0" w:beforeAutospacing="0" w:after="0" w:afterAutospacing="0" w:line="276" w:lineRule="auto"/>
        <w:jc w:val="center"/>
        <w:rPr>
          <w:b/>
        </w:rPr>
      </w:pPr>
      <w:r w:rsidRPr="00C65335">
        <w:rPr>
          <w:b/>
        </w:rPr>
        <w:t>§ 8</w:t>
      </w:r>
    </w:p>
    <w:p w14:paraId="2DF12C11" w14:textId="77777777" w:rsidR="00525FA8" w:rsidRPr="00C65335" w:rsidRDefault="00525FA8" w:rsidP="00D94FCA">
      <w:pPr>
        <w:pStyle w:val="western"/>
        <w:numPr>
          <w:ilvl w:val="0"/>
          <w:numId w:val="28"/>
        </w:numPr>
        <w:spacing w:before="0" w:beforeAutospacing="0" w:after="0" w:afterAutospacing="0" w:line="276" w:lineRule="auto"/>
        <w:jc w:val="both"/>
      </w:pPr>
      <w:r w:rsidRPr="00C65335">
        <w:t xml:space="preserve">Strony niniejszą umowę będą realizowały </w:t>
      </w:r>
      <w:r w:rsidRPr="00C65335">
        <w:rPr>
          <w:b/>
          <w:bCs/>
        </w:rPr>
        <w:t>od dnia zawarcia umowy przez okres 12 miesięcy</w:t>
      </w:r>
      <w:r w:rsidR="00C65335" w:rsidRPr="00C65335">
        <w:rPr>
          <w:b/>
          <w:bCs/>
        </w:rPr>
        <w:t>, tj. ………………………………………………….</w:t>
      </w:r>
    </w:p>
    <w:p w14:paraId="1834652A" w14:textId="77777777" w:rsidR="00525FA8" w:rsidRPr="00C65335" w:rsidRDefault="00525FA8" w:rsidP="00D94FCA">
      <w:pPr>
        <w:pStyle w:val="western"/>
        <w:numPr>
          <w:ilvl w:val="0"/>
          <w:numId w:val="28"/>
        </w:numPr>
        <w:spacing w:before="0" w:beforeAutospacing="0" w:after="0" w:afterAutospacing="0" w:line="276" w:lineRule="auto"/>
        <w:jc w:val="both"/>
      </w:pPr>
      <w:r w:rsidRPr="00C65335">
        <w:t>Zamawiający i Wykonawca dopuszczają zmianę okresu obowiązywania umowy w przypadku, kiedy:</w:t>
      </w:r>
    </w:p>
    <w:p w14:paraId="2D19CE15" w14:textId="77777777" w:rsidR="00525FA8" w:rsidRPr="00C65335" w:rsidRDefault="00525FA8" w:rsidP="00C65335">
      <w:pPr>
        <w:pStyle w:val="western"/>
        <w:numPr>
          <w:ilvl w:val="0"/>
          <w:numId w:val="18"/>
        </w:numPr>
        <w:spacing w:before="0" w:beforeAutospacing="0" w:after="0" w:afterAutospacing="0" w:line="276" w:lineRule="auto"/>
        <w:jc w:val="both"/>
      </w:pPr>
      <w:r w:rsidRPr="00C65335">
        <w:t>wartość wykonanego przez Wykonawcę zamówienia jest mniejsza od wartości określonych w umowie. Okres ten może zostać wydłużony do czasu osiągnięcia wartości objętych mową, jednak nie dłużej niż do 36 miesięcy od dnia podpisania umowy;</w:t>
      </w:r>
    </w:p>
    <w:p w14:paraId="5203BC97" w14:textId="77777777" w:rsidR="00525FA8" w:rsidRPr="00C65335" w:rsidRDefault="00525FA8" w:rsidP="00C65335">
      <w:pPr>
        <w:pStyle w:val="western"/>
        <w:numPr>
          <w:ilvl w:val="0"/>
          <w:numId w:val="18"/>
        </w:numPr>
        <w:spacing w:before="0" w:beforeAutospacing="0" w:after="0" w:afterAutospacing="0" w:line="276" w:lineRule="auto"/>
        <w:jc w:val="both"/>
      </w:pPr>
      <w:r w:rsidRPr="00C65335">
        <w:t xml:space="preserve">wartość wykonanej przez wykonawcę usługi osiągnęła wartości objęte umową przed upływem terminu realizacji umowy. </w:t>
      </w:r>
    </w:p>
    <w:p w14:paraId="7466D933" w14:textId="77777777" w:rsidR="00525FA8" w:rsidRPr="00C65335" w:rsidRDefault="00525FA8" w:rsidP="00D94FCA">
      <w:pPr>
        <w:pStyle w:val="western"/>
        <w:numPr>
          <w:ilvl w:val="0"/>
          <w:numId w:val="28"/>
        </w:numPr>
        <w:spacing w:before="0" w:beforeAutospacing="0" w:after="0" w:afterAutospacing="0" w:line="276" w:lineRule="auto"/>
        <w:jc w:val="both"/>
      </w:pPr>
      <w:r w:rsidRPr="00C65335">
        <w:t>W przypadku niewykorzystania kwoty umowy Wykonawcy nie będą z tego tytułu przysługiwały żadne roszczenia.</w:t>
      </w:r>
    </w:p>
    <w:p w14:paraId="28A76C65" w14:textId="77777777" w:rsidR="00C65335" w:rsidRPr="00C65335" w:rsidRDefault="00C65335" w:rsidP="00C65335">
      <w:pPr>
        <w:pStyle w:val="western"/>
        <w:spacing w:before="0" w:beforeAutospacing="0" w:after="0" w:afterAutospacing="0" w:line="276" w:lineRule="auto"/>
        <w:jc w:val="center"/>
        <w:rPr>
          <w:b/>
        </w:rPr>
      </w:pPr>
    </w:p>
    <w:p w14:paraId="39F623B3" w14:textId="77777777" w:rsidR="00525FA8" w:rsidRPr="00C65335" w:rsidRDefault="00525FA8" w:rsidP="00C65335">
      <w:pPr>
        <w:pStyle w:val="western"/>
        <w:spacing w:before="0" w:beforeAutospacing="0" w:after="0" w:afterAutospacing="0" w:line="276" w:lineRule="auto"/>
        <w:jc w:val="center"/>
        <w:rPr>
          <w:b/>
        </w:rPr>
      </w:pPr>
      <w:r w:rsidRPr="00C65335">
        <w:rPr>
          <w:b/>
        </w:rPr>
        <w:t>§ 9</w:t>
      </w:r>
    </w:p>
    <w:p w14:paraId="32C46F08" w14:textId="77777777" w:rsidR="00D94FCA" w:rsidRDefault="00525FA8" w:rsidP="00D94FCA">
      <w:pPr>
        <w:pStyle w:val="western"/>
        <w:numPr>
          <w:ilvl w:val="0"/>
          <w:numId w:val="30"/>
        </w:numPr>
        <w:spacing w:before="0" w:beforeAutospacing="0" w:after="0" w:afterAutospacing="0" w:line="276" w:lineRule="auto"/>
        <w:jc w:val="both"/>
      </w:pPr>
      <w:r w:rsidRPr="00C65335">
        <w:t xml:space="preserve">Spory mogące wyniknąć przy realizowaniu niniejszej umowy strony zobowiązują się rozstrzygać polubownie. W razie braku możliwości polubownego rozstrzygnięcia sporu Sądem właściwym jest Sąd właściwy dla siedziby Zamawiającego. </w:t>
      </w:r>
    </w:p>
    <w:p w14:paraId="34E45A0D" w14:textId="77777777" w:rsidR="00525FA8" w:rsidRPr="00C65335" w:rsidRDefault="00525FA8" w:rsidP="00D94FCA">
      <w:pPr>
        <w:pStyle w:val="western"/>
        <w:numPr>
          <w:ilvl w:val="0"/>
          <w:numId w:val="30"/>
        </w:numPr>
        <w:spacing w:before="0" w:beforeAutospacing="0" w:after="0" w:afterAutospacing="0" w:line="276" w:lineRule="auto"/>
        <w:jc w:val="both"/>
      </w:pPr>
      <w:r w:rsidRPr="00C65335">
        <w:t>W sprawach nieuregulowanych niniejszą umową stosuje się odpowiednie przepisy Kodeksu Cywilnego.</w:t>
      </w:r>
    </w:p>
    <w:p w14:paraId="375F7DE3" w14:textId="77777777" w:rsidR="00525FA8" w:rsidRPr="00C65335" w:rsidRDefault="00525FA8" w:rsidP="00C65335">
      <w:pPr>
        <w:pStyle w:val="western"/>
        <w:spacing w:before="0" w:beforeAutospacing="0" w:after="0" w:afterAutospacing="0" w:line="276" w:lineRule="auto"/>
        <w:jc w:val="both"/>
      </w:pPr>
    </w:p>
    <w:p w14:paraId="656D4D25" w14:textId="77777777" w:rsidR="00525FA8" w:rsidRPr="00C65335" w:rsidRDefault="00525FA8" w:rsidP="00C65335">
      <w:pPr>
        <w:pStyle w:val="western"/>
        <w:spacing w:before="0" w:beforeAutospacing="0" w:after="0" w:afterAutospacing="0" w:line="276" w:lineRule="auto"/>
        <w:jc w:val="center"/>
        <w:rPr>
          <w:b/>
        </w:rPr>
      </w:pPr>
      <w:r w:rsidRPr="00C65335">
        <w:rPr>
          <w:b/>
        </w:rPr>
        <w:t>§ 10</w:t>
      </w:r>
    </w:p>
    <w:p w14:paraId="2D3582EC" w14:textId="77777777" w:rsidR="00525FA8" w:rsidRPr="00C65335" w:rsidRDefault="00525FA8" w:rsidP="00C65335">
      <w:pPr>
        <w:pStyle w:val="western"/>
        <w:spacing w:before="0" w:beforeAutospacing="0" w:after="0" w:afterAutospacing="0" w:line="276" w:lineRule="auto"/>
        <w:jc w:val="both"/>
      </w:pPr>
      <w:r w:rsidRPr="00C65335">
        <w:t xml:space="preserve">Umowa niniejsza została sporządzona w dwóch jednobrzmiących egzemplarzach po jednym egzemplarzu dla każdej ze stron. </w:t>
      </w:r>
    </w:p>
    <w:p w14:paraId="78EC6296" w14:textId="77777777" w:rsidR="00525FA8" w:rsidRPr="00C65335" w:rsidRDefault="00525FA8" w:rsidP="00C65335">
      <w:pPr>
        <w:pStyle w:val="western"/>
        <w:spacing w:before="0" w:beforeAutospacing="0" w:after="0" w:afterAutospacing="0" w:line="276" w:lineRule="auto"/>
        <w:jc w:val="both"/>
      </w:pPr>
    </w:p>
    <w:p w14:paraId="1F8EFFF1" w14:textId="77777777" w:rsidR="00525FA8" w:rsidRPr="00C65335" w:rsidRDefault="00525FA8" w:rsidP="00C65335">
      <w:pPr>
        <w:pStyle w:val="western"/>
        <w:spacing w:before="0" w:beforeAutospacing="0" w:after="0" w:afterAutospacing="0" w:line="276" w:lineRule="auto"/>
        <w:jc w:val="both"/>
      </w:pPr>
    </w:p>
    <w:p w14:paraId="4BFD864F" w14:textId="77777777" w:rsidR="00525FA8" w:rsidRPr="00C65335" w:rsidRDefault="00525FA8" w:rsidP="00C65335">
      <w:pPr>
        <w:pStyle w:val="western"/>
        <w:spacing w:before="0" w:beforeAutospacing="0" w:after="0" w:afterAutospacing="0" w:line="276" w:lineRule="auto"/>
        <w:jc w:val="both"/>
      </w:pPr>
      <w:r w:rsidRPr="00C65335">
        <w:rPr>
          <w:b/>
          <w:bCs/>
        </w:rPr>
        <w:t>Wykonawca</w:t>
      </w:r>
      <w:r w:rsidR="00542C90" w:rsidRPr="00C65335">
        <w:rPr>
          <w:b/>
          <w:bCs/>
        </w:rPr>
        <w:tab/>
      </w:r>
      <w:r w:rsidR="00542C90" w:rsidRPr="00C65335">
        <w:rPr>
          <w:b/>
          <w:bCs/>
        </w:rPr>
        <w:tab/>
      </w:r>
      <w:r w:rsidR="00542C90" w:rsidRPr="00C65335">
        <w:rPr>
          <w:b/>
          <w:bCs/>
        </w:rPr>
        <w:tab/>
      </w:r>
      <w:r w:rsidR="00542C90" w:rsidRPr="00C65335">
        <w:rPr>
          <w:b/>
          <w:bCs/>
        </w:rPr>
        <w:tab/>
      </w:r>
      <w:r w:rsidR="00542C90" w:rsidRPr="00C65335">
        <w:rPr>
          <w:b/>
          <w:bCs/>
        </w:rPr>
        <w:tab/>
      </w:r>
      <w:r w:rsidR="00542C90" w:rsidRPr="00C65335">
        <w:rPr>
          <w:b/>
          <w:bCs/>
        </w:rPr>
        <w:tab/>
      </w:r>
      <w:r w:rsidR="00542C90" w:rsidRPr="00C65335">
        <w:rPr>
          <w:b/>
          <w:bCs/>
        </w:rPr>
        <w:tab/>
      </w:r>
      <w:r w:rsidR="00542C90" w:rsidRPr="00C65335">
        <w:rPr>
          <w:b/>
          <w:bCs/>
        </w:rPr>
        <w:tab/>
      </w:r>
      <w:r w:rsidR="00542C90" w:rsidRPr="00C65335">
        <w:rPr>
          <w:b/>
          <w:bCs/>
        </w:rPr>
        <w:tab/>
      </w:r>
      <w:r w:rsidRPr="00C65335">
        <w:rPr>
          <w:b/>
          <w:bCs/>
        </w:rPr>
        <w:t xml:space="preserve"> Zamawiający</w:t>
      </w:r>
    </w:p>
    <w:p w14:paraId="581662A8" w14:textId="77777777" w:rsidR="00D21112" w:rsidRPr="00C65335" w:rsidRDefault="00D21112" w:rsidP="00C65335">
      <w:pPr>
        <w:spacing w:line="276" w:lineRule="auto"/>
        <w:jc w:val="both"/>
        <w:rPr>
          <w:sz w:val="24"/>
          <w:szCs w:val="24"/>
        </w:rPr>
      </w:pPr>
    </w:p>
    <w:sectPr w:rsidR="00D21112" w:rsidRPr="00C65335" w:rsidSect="00C65335">
      <w:footerReference w:type="default" r:id="rId8"/>
      <w:pgSz w:w="11906" w:h="16838"/>
      <w:pgMar w:top="1417" w:right="1417" w:bottom="1417" w:left="1417" w:header="426"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32694" w14:textId="77777777" w:rsidR="00DC2CDF" w:rsidRDefault="00DC2CDF">
      <w:r>
        <w:separator/>
      </w:r>
    </w:p>
  </w:endnote>
  <w:endnote w:type="continuationSeparator" w:id="0">
    <w:p w14:paraId="3CF33E5E" w14:textId="77777777" w:rsidR="00DC2CDF" w:rsidRDefault="00DC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23F98" w14:textId="77777777" w:rsidR="005826AC" w:rsidRDefault="005826AC">
    <w:pPr>
      <w:pStyle w:val="Stopka"/>
      <w:jc w:val="right"/>
    </w:pPr>
    <w:r>
      <w:rPr>
        <w:rStyle w:val="Numerstrony"/>
      </w:rPr>
      <w:fldChar w:fldCharType="begin"/>
    </w:r>
    <w:r>
      <w:rPr>
        <w:rStyle w:val="Numerstrony"/>
      </w:rPr>
      <w:instrText xml:space="preserve"> PAGE </w:instrText>
    </w:r>
    <w:r>
      <w:rPr>
        <w:rStyle w:val="Numerstrony"/>
      </w:rPr>
      <w:fldChar w:fldCharType="separate"/>
    </w:r>
    <w:r w:rsidR="0069630C">
      <w:rPr>
        <w:rStyle w:val="Numerstrony"/>
        <w:noProof/>
      </w:rPr>
      <w:t>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F7153" w14:textId="77777777" w:rsidR="00DC2CDF" w:rsidRDefault="00DC2CDF">
      <w:r>
        <w:separator/>
      </w:r>
    </w:p>
  </w:footnote>
  <w:footnote w:type="continuationSeparator" w:id="0">
    <w:p w14:paraId="0478ADDC" w14:textId="77777777" w:rsidR="00DC2CDF" w:rsidRDefault="00DC2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770E"/>
    <w:multiLevelType w:val="multilevel"/>
    <w:tmpl w:val="32320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00298"/>
    <w:multiLevelType w:val="hybridMultilevel"/>
    <w:tmpl w:val="8F5079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160F5D"/>
    <w:multiLevelType w:val="hybridMultilevel"/>
    <w:tmpl w:val="B2A4F3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926389"/>
    <w:multiLevelType w:val="hybridMultilevel"/>
    <w:tmpl w:val="A086AA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512BDF"/>
    <w:multiLevelType w:val="hybridMultilevel"/>
    <w:tmpl w:val="0DD6340A"/>
    <w:lvl w:ilvl="0" w:tplc="84E832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B852EB"/>
    <w:multiLevelType w:val="hybridMultilevel"/>
    <w:tmpl w:val="7DEE9D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1B286F"/>
    <w:multiLevelType w:val="multilevel"/>
    <w:tmpl w:val="D5825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0749EB"/>
    <w:multiLevelType w:val="hybridMultilevel"/>
    <w:tmpl w:val="DC2E6E24"/>
    <w:lvl w:ilvl="0" w:tplc="EE443384">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EE7932"/>
    <w:multiLevelType w:val="multilevel"/>
    <w:tmpl w:val="ABF8B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60189"/>
    <w:multiLevelType w:val="multilevel"/>
    <w:tmpl w:val="28C6A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BD5049"/>
    <w:multiLevelType w:val="hybridMultilevel"/>
    <w:tmpl w:val="49A473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55531BB"/>
    <w:multiLevelType w:val="hybridMultilevel"/>
    <w:tmpl w:val="B2A4F3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6C15A6B"/>
    <w:multiLevelType w:val="multilevel"/>
    <w:tmpl w:val="282A3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8F6116"/>
    <w:multiLevelType w:val="multilevel"/>
    <w:tmpl w:val="917E0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652F92"/>
    <w:multiLevelType w:val="hybridMultilevel"/>
    <w:tmpl w:val="CF3CC4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3419CD"/>
    <w:multiLevelType w:val="multilevel"/>
    <w:tmpl w:val="06403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4336B1"/>
    <w:multiLevelType w:val="multilevel"/>
    <w:tmpl w:val="A3B840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B37492"/>
    <w:multiLevelType w:val="multilevel"/>
    <w:tmpl w:val="97DC4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D01F69"/>
    <w:multiLevelType w:val="hybridMultilevel"/>
    <w:tmpl w:val="FAE4C2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516169E"/>
    <w:multiLevelType w:val="multilevel"/>
    <w:tmpl w:val="D0805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883534"/>
    <w:multiLevelType w:val="hybridMultilevel"/>
    <w:tmpl w:val="50064B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667132A"/>
    <w:multiLevelType w:val="multilevel"/>
    <w:tmpl w:val="DE7E21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6573A9"/>
    <w:multiLevelType w:val="hybridMultilevel"/>
    <w:tmpl w:val="3600FABA"/>
    <w:lvl w:ilvl="0" w:tplc="BB6EDD7A">
      <w:start w:val="15"/>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520E1ACB"/>
    <w:multiLevelType w:val="multilevel"/>
    <w:tmpl w:val="14DC92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321489"/>
    <w:multiLevelType w:val="multilevel"/>
    <w:tmpl w:val="1B4221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346498"/>
    <w:multiLevelType w:val="hybridMultilevel"/>
    <w:tmpl w:val="1010B75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D8743E4"/>
    <w:multiLevelType w:val="multilevel"/>
    <w:tmpl w:val="8CA63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E1740B"/>
    <w:multiLevelType w:val="hybridMultilevel"/>
    <w:tmpl w:val="2A44FB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2A5E31"/>
    <w:multiLevelType w:val="hybridMultilevel"/>
    <w:tmpl w:val="95DE05B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0C75919"/>
    <w:multiLevelType w:val="multilevel"/>
    <w:tmpl w:val="59B87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22A7E81"/>
    <w:multiLevelType w:val="hybridMultilevel"/>
    <w:tmpl w:val="8F5079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9"/>
  </w:num>
  <w:num w:numId="2">
    <w:abstractNumId w:val="9"/>
  </w:num>
  <w:num w:numId="3">
    <w:abstractNumId w:val="19"/>
  </w:num>
  <w:num w:numId="4">
    <w:abstractNumId w:val="8"/>
  </w:num>
  <w:num w:numId="5">
    <w:abstractNumId w:val="23"/>
  </w:num>
  <w:num w:numId="6">
    <w:abstractNumId w:val="15"/>
  </w:num>
  <w:num w:numId="7">
    <w:abstractNumId w:val="21"/>
  </w:num>
  <w:num w:numId="8">
    <w:abstractNumId w:val="17"/>
  </w:num>
  <w:num w:numId="9">
    <w:abstractNumId w:val="12"/>
  </w:num>
  <w:num w:numId="10">
    <w:abstractNumId w:val="24"/>
  </w:num>
  <w:num w:numId="11">
    <w:abstractNumId w:val="6"/>
  </w:num>
  <w:num w:numId="12">
    <w:abstractNumId w:val="0"/>
  </w:num>
  <w:num w:numId="13">
    <w:abstractNumId w:val="26"/>
  </w:num>
  <w:num w:numId="14">
    <w:abstractNumId w:val="16"/>
  </w:num>
  <w:num w:numId="15">
    <w:abstractNumId w:val="13"/>
  </w:num>
  <w:num w:numId="16">
    <w:abstractNumId w:val="7"/>
  </w:num>
  <w:num w:numId="17">
    <w:abstractNumId w:val="28"/>
  </w:num>
  <w:num w:numId="18">
    <w:abstractNumId w:val="25"/>
  </w:num>
  <w:num w:numId="19">
    <w:abstractNumId w:val="3"/>
  </w:num>
  <w:num w:numId="20">
    <w:abstractNumId w:val="18"/>
  </w:num>
  <w:num w:numId="21">
    <w:abstractNumId w:val="22"/>
  </w:num>
  <w:num w:numId="22">
    <w:abstractNumId w:val="4"/>
  </w:num>
  <w:num w:numId="23">
    <w:abstractNumId w:val="5"/>
  </w:num>
  <w:num w:numId="24">
    <w:abstractNumId w:val="2"/>
  </w:num>
  <w:num w:numId="25">
    <w:abstractNumId w:val="11"/>
  </w:num>
  <w:num w:numId="26">
    <w:abstractNumId w:val="10"/>
  </w:num>
  <w:num w:numId="27">
    <w:abstractNumId w:val="20"/>
  </w:num>
  <w:num w:numId="28">
    <w:abstractNumId w:val="30"/>
  </w:num>
  <w:num w:numId="29">
    <w:abstractNumId w:val="27"/>
  </w:num>
  <w:num w:numId="30">
    <w:abstractNumId w:val="1"/>
  </w:num>
  <w:num w:numId="3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FEF"/>
    <w:rsid w:val="00017ED2"/>
    <w:rsid w:val="000217A4"/>
    <w:rsid w:val="00026816"/>
    <w:rsid w:val="00030B66"/>
    <w:rsid w:val="00031740"/>
    <w:rsid w:val="00043743"/>
    <w:rsid w:val="000611CD"/>
    <w:rsid w:val="000A2F86"/>
    <w:rsid w:val="000C0B45"/>
    <w:rsid w:val="0012151A"/>
    <w:rsid w:val="00122F49"/>
    <w:rsid w:val="00145814"/>
    <w:rsid w:val="00181D21"/>
    <w:rsid w:val="001A7AE6"/>
    <w:rsid w:val="001B4510"/>
    <w:rsid w:val="001C581C"/>
    <w:rsid w:val="001D41C6"/>
    <w:rsid w:val="002458A8"/>
    <w:rsid w:val="00250368"/>
    <w:rsid w:val="00250B85"/>
    <w:rsid w:val="002759CE"/>
    <w:rsid w:val="002A6B2A"/>
    <w:rsid w:val="003035B0"/>
    <w:rsid w:val="00331606"/>
    <w:rsid w:val="003822C2"/>
    <w:rsid w:val="003B3676"/>
    <w:rsid w:val="003B75C8"/>
    <w:rsid w:val="003F3FDA"/>
    <w:rsid w:val="00410235"/>
    <w:rsid w:val="0041749C"/>
    <w:rsid w:val="00431CDB"/>
    <w:rsid w:val="00456037"/>
    <w:rsid w:val="004B33EA"/>
    <w:rsid w:val="004F0BAC"/>
    <w:rsid w:val="00505550"/>
    <w:rsid w:val="00525FA8"/>
    <w:rsid w:val="005276E4"/>
    <w:rsid w:val="00542C90"/>
    <w:rsid w:val="00581EC1"/>
    <w:rsid w:val="005826AC"/>
    <w:rsid w:val="005F03D8"/>
    <w:rsid w:val="00622C34"/>
    <w:rsid w:val="006507BF"/>
    <w:rsid w:val="006762A4"/>
    <w:rsid w:val="00684142"/>
    <w:rsid w:val="0069630C"/>
    <w:rsid w:val="006A402E"/>
    <w:rsid w:val="006D7F45"/>
    <w:rsid w:val="007012AF"/>
    <w:rsid w:val="007065FF"/>
    <w:rsid w:val="007124DD"/>
    <w:rsid w:val="00757F76"/>
    <w:rsid w:val="0076726D"/>
    <w:rsid w:val="00770828"/>
    <w:rsid w:val="0079071F"/>
    <w:rsid w:val="00793D4C"/>
    <w:rsid w:val="007B642F"/>
    <w:rsid w:val="007C394D"/>
    <w:rsid w:val="007D2FC6"/>
    <w:rsid w:val="007F0850"/>
    <w:rsid w:val="007F275C"/>
    <w:rsid w:val="00804672"/>
    <w:rsid w:val="008415C6"/>
    <w:rsid w:val="008470B2"/>
    <w:rsid w:val="00857F0E"/>
    <w:rsid w:val="008A471B"/>
    <w:rsid w:val="008F3681"/>
    <w:rsid w:val="00921956"/>
    <w:rsid w:val="00925FEF"/>
    <w:rsid w:val="00937A4C"/>
    <w:rsid w:val="00946417"/>
    <w:rsid w:val="009503E1"/>
    <w:rsid w:val="009A0EDD"/>
    <w:rsid w:val="009B79BA"/>
    <w:rsid w:val="009D5A85"/>
    <w:rsid w:val="009E5C03"/>
    <w:rsid w:val="009F03B2"/>
    <w:rsid w:val="00A049DE"/>
    <w:rsid w:val="00A26499"/>
    <w:rsid w:val="00A3179B"/>
    <w:rsid w:val="00A51127"/>
    <w:rsid w:val="00A66E55"/>
    <w:rsid w:val="00A76DF0"/>
    <w:rsid w:val="00A86D25"/>
    <w:rsid w:val="00A95F32"/>
    <w:rsid w:val="00AA469F"/>
    <w:rsid w:val="00AB3DF7"/>
    <w:rsid w:val="00AC1E57"/>
    <w:rsid w:val="00AC7ABC"/>
    <w:rsid w:val="00B02732"/>
    <w:rsid w:val="00B4706B"/>
    <w:rsid w:val="00B825E4"/>
    <w:rsid w:val="00BE6169"/>
    <w:rsid w:val="00BF1BD4"/>
    <w:rsid w:val="00C008A7"/>
    <w:rsid w:val="00C06732"/>
    <w:rsid w:val="00C30C81"/>
    <w:rsid w:val="00C319A2"/>
    <w:rsid w:val="00C31C1C"/>
    <w:rsid w:val="00C42066"/>
    <w:rsid w:val="00C65335"/>
    <w:rsid w:val="00C80EDB"/>
    <w:rsid w:val="00C974C0"/>
    <w:rsid w:val="00CC1D55"/>
    <w:rsid w:val="00D07471"/>
    <w:rsid w:val="00D21112"/>
    <w:rsid w:val="00D731AD"/>
    <w:rsid w:val="00D94FCA"/>
    <w:rsid w:val="00DA47CF"/>
    <w:rsid w:val="00DC0372"/>
    <w:rsid w:val="00DC2CDF"/>
    <w:rsid w:val="00DE6095"/>
    <w:rsid w:val="00E95B66"/>
    <w:rsid w:val="00EA369C"/>
    <w:rsid w:val="00F05D5D"/>
    <w:rsid w:val="00F5219B"/>
    <w:rsid w:val="00F9201D"/>
    <w:rsid w:val="00FA5F89"/>
    <w:rsid w:val="00FD3B09"/>
    <w:rsid w:val="00FE6838"/>
    <w:rsid w:val="00FF0DE9"/>
  </w:rsids>
  <m:mathPr>
    <m:mathFont m:val="Cambria Math"/>
    <m:brkBin m:val="before"/>
    <m:brkBinSub m:val="--"/>
    <m:smallFrac/>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22632"/>
  <w15:chartTrackingRefBased/>
  <w15:docId w15:val="{1EB0581B-9E74-41DA-9EF3-E76E3C9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5F32"/>
    <w:rPr>
      <w:lang w:eastAsia="pl-PL"/>
    </w:rPr>
  </w:style>
  <w:style w:type="paragraph" w:styleId="Nagwek1">
    <w:name w:val="heading 1"/>
    <w:basedOn w:val="Normalny"/>
    <w:next w:val="Normalny"/>
    <w:qFormat/>
    <w:rsid w:val="00A95F32"/>
    <w:pPr>
      <w:keepNext/>
      <w:spacing w:before="240" w:after="60"/>
      <w:outlineLvl w:val="0"/>
    </w:pPr>
    <w:rPr>
      <w:rFonts w:ascii="Arial" w:hAnsi="Arial"/>
      <w:b/>
      <w:kern w:val="28"/>
      <w:sz w:val="28"/>
    </w:rPr>
  </w:style>
  <w:style w:type="paragraph" w:styleId="Nagwek2">
    <w:name w:val="heading 2"/>
    <w:basedOn w:val="Normalny"/>
    <w:next w:val="Normalny"/>
    <w:link w:val="Nagwek2Znak"/>
    <w:uiPriority w:val="9"/>
    <w:semiHidden/>
    <w:unhideWhenUsed/>
    <w:qFormat/>
    <w:rsid w:val="00D07471"/>
    <w:pPr>
      <w:keepNext/>
      <w:spacing w:before="240" w:after="60"/>
      <w:outlineLvl w:val="1"/>
    </w:pPr>
    <w:rPr>
      <w:rFonts w:asciiTheme="majorHAnsi" w:eastAsiaTheme="majorEastAsia" w:hAnsiTheme="majorHAnsi" w:cstheme="majorBidi"/>
      <w:b/>
      <w:bCs/>
      <w:i/>
      <w:iCs/>
      <w:sz w:val="28"/>
      <w:szCs w:val="28"/>
    </w:rPr>
  </w:style>
  <w:style w:type="paragraph" w:styleId="Nagwek4">
    <w:name w:val="heading 4"/>
    <w:basedOn w:val="Normalny"/>
    <w:next w:val="Normalny"/>
    <w:qFormat/>
    <w:rsid w:val="00A95F32"/>
    <w:pPr>
      <w:keepNext/>
      <w:spacing w:line="360" w:lineRule="auto"/>
      <w:ind w:left="567"/>
      <w:outlineLvl w:val="3"/>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A95F32"/>
    <w:pPr>
      <w:widowControl w:val="0"/>
      <w:spacing w:line="360" w:lineRule="auto"/>
      <w:jc w:val="center"/>
    </w:pPr>
    <w:rPr>
      <w:rFonts w:ascii="Arial" w:hAnsi="Arial"/>
      <w:b/>
      <w:sz w:val="24"/>
    </w:rPr>
  </w:style>
  <w:style w:type="paragraph" w:customStyle="1" w:styleId="Kropki">
    <w:name w:val="Kropki"/>
    <w:basedOn w:val="Normalny"/>
    <w:rsid w:val="00A95F32"/>
    <w:pPr>
      <w:widowControl w:val="0"/>
      <w:tabs>
        <w:tab w:val="left" w:leader="dot" w:pos="9072"/>
      </w:tabs>
      <w:spacing w:line="360" w:lineRule="auto"/>
      <w:jc w:val="right"/>
    </w:pPr>
    <w:rPr>
      <w:rFonts w:ascii="Arial" w:hAnsi="Arial"/>
      <w:noProof/>
      <w:sz w:val="24"/>
    </w:rPr>
  </w:style>
  <w:style w:type="paragraph" w:styleId="Nagwek">
    <w:name w:val="header"/>
    <w:basedOn w:val="Normalny"/>
    <w:link w:val="NagwekZnak"/>
    <w:rsid w:val="00A95F32"/>
    <w:pPr>
      <w:widowControl w:val="0"/>
      <w:tabs>
        <w:tab w:val="center" w:pos="4536"/>
        <w:tab w:val="right" w:pos="9072"/>
      </w:tabs>
    </w:pPr>
  </w:style>
  <w:style w:type="paragraph" w:styleId="Tekstpodstawowywcity">
    <w:name w:val="Body Text Indent"/>
    <w:basedOn w:val="Normalny"/>
    <w:semiHidden/>
    <w:rsid w:val="00A95F32"/>
    <w:pPr>
      <w:spacing w:line="360" w:lineRule="auto"/>
      <w:ind w:left="709" w:hanging="1"/>
      <w:jc w:val="both"/>
    </w:pPr>
    <w:rPr>
      <w:sz w:val="24"/>
    </w:rPr>
  </w:style>
  <w:style w:type="paragraph" w:styleId="Tekstpodstawowywcity2">
    <w:name w:val="Body Text Indent 2"/>
    <w:basedOn w:val="Normalny"/>
    <w:semiHidden/>
    <w:rsid w:val="00A95F32"/>
    <w:pPr>
      <w:spacing w:line="360" w:lineRule="auto"/>
      <w:ind w:left="3261" w:hanging="2410"/>
      <w:jc w:val="both"/>
    </w:pPr>
    <w:rPr>
      <w:sz w:val="24"/>
    </w:rPr>
  </w:style>
  <w:style w:type="paragraph" w:styleId="Tekstpodstawowywcity3">
    <w:name w:val="Body Text Indent 3"/>
    <w:basedOn w:val="Normalny"/>
    <w:semiHidden/>
    <w:rsid w:val="00A95F32"/>
    <w:pPr>
      <w:spacing w:line="360" w:lineRule="auto"/>
      <w:ind w:left="3119" w:hanging="2268"/>
      <w:jc w:val="both"/>
    </w:pPr>
    <w:rPr>
      <w:sz w:val="24"/>
    </w:rPr>
  </w:style>
  <w:style w:type="paragraph" w:styleId="Tekstpodstawowy2">
    <w:name w:val="Body Text 2"/>
    <w:basedOn w:val="Normalny"/>
    <w:semiHidden/>
    <w:rsid w:val="00A95F32"/>
    <w:pPr>
      <w:spacing w:line="360" w:lineRule="auto"/>
      <w:jc w:val="both"/>
    </w:pPr>
    <w:rPr>
      <w:rFonts w:ascii="Arial" w:hAnsi="Arial"/>
      <w:sz w:val="22"/>
    </w:rPr>
  </w:style>
  <w:style w:type="paragraph" w:styleId="Tekstpodstawowy">
    <w:name w:val="Body Text"/>
    <w:basedOn w:val="Normalny"/>
    <w:semiHidden/>
    <w:rsid w:val="00A95F32"/>
    <w:pPr>
      <w:spacing w:line="360" w:lineRule="auto"/>
      <w:jc w:val="both"/>
    </w:pPr>
    <w:rPr>
      <w:sz w:val="24"/>
    </w:rPr>
  </w:style>
  <w:style w:type="paragraph" w:customStyle="1" w:styleId="Plandokumentu">
    <w:name w:val="Plan dokumentu"/>
    <w:basedOn w:val="Normalny"/>
    <w:semiHidden/>
    <w:rsid w:val="00A95F32"/>
    <w:pPr>
      <w:shd w:val="clear" w:color="auto" w:fill="000080"/>
    </w:pPr>
    <w:rPr>
      <w:rFonts w:ascii="Tahoma" w:hAnsi="Tahoma" w:cs="Tahoma"/>
    </w:rPr>
  </w:style>
  <w:style w:type="paragraph" w:styleId="Stopka">
    <w:name w:val="footer"/>
    <w:basedOn w:val="Normalny"/>
    <w:semiHidden/>
    <w:rsid w:val="00A95F32"/>
    <w:pPr>
      <w:tabs>
        <w:tab w:val="center" w:pos="4536"/>
        <w:tab w:val="right" w:pos="9072"/>
      </w:tabs>
    </w:pPr>
  </w:style>
  <w:style w:type="character" w:styleId="Numerstrony">
    <w:name w:val="page number"/>
    <w:basedOn w:val="Domylnaczcionkaakapitu"/>
    <w:semiHidden/>
    <w:rsid w:val="00A95F32"/>
  </w:style>
  <w:style w:type="paragraph" w:styleId="Akapitzlist">
    <w:name w:val="List Paragraph"/>
    <w:basedOn w:val="Normalny"/>
    <w:uiPriority w:val="34"/>
    <w:qFormat/>
    <w:rsid w:val="00D21112"/>
    <w:pPr>
      <w:ind w:left="720"/>
      <w:contextualSpacing/>
    </w:pPr>
    <w:rPr>
      <w:sz w:val="24"/>
      <w:szCs w:val="24"/>
    </w:rPr>
  </w:style>
  <w:style w:type="paragraph" w:styleId="Tekstprzypisudolnego">
    <w:name w:val="footnote text"/>
    <w:basedOn w:val="Normalny"/>
    <w:link w:val="TekstprzypisudolnegoZnak"/>
    <w:uiPriority w:val="99"/>
    <w:unhideWhenUsed/>
    <w:rsid w:val="00D21112"/>
  </w:style>
  <w:style w:type="character" w:customStyle="1" w:styleId="TekstprzypisudolnegoZnak">
    <w:name w:val="Tekst przypisu dolnego Znak"/>
    <w:basedOn w:val="Domylnaczcionkaakapitu"/>
    <w:link w:val="Tekstprzypisudolnego"/>
    <w:uiPriority w:val="99"/>
    <w:rsid w:val="00D21112"/>
  </w:style>
  <w:style w:type="character" w:styleId="Odwoanieprzypisudolnego">
    <w:name w:val="footnote reference"/>
    <w:uiPriority w:val="99"/>
    <w:unhideWhenUsed/>
    <w:rsid w:val="00D21112"/>
    <w:rPr>
      <w:vertAlign w:val="superscript"/>
    </w:rPr>
  </w:style>
  <w:style w:type="character" w:customStyle="1" w:styleId="NagwekZnak">
    <w:name w:val="Nagłówek Znak"/>
    <w:basedOn w:val="Domylnaczcionkaakapitu"/>
    <w:link w:val="Nagwek"/>
    <w:rsid w:val="001A7AE6"/>
  </w:style>
  <w:style w:type="paragraph" w:customStyle="1" w:styleId="western">
    <w:name w:val="western"/>
    <w:basedOn w:val="Normalny"/>
    <w:rsid w:val="00525FA8"/>
    <w:pPr>
      <w:spacing w:before="100" w:beforeAutospacing="1" w:after="100" w:afterAutospacing="1"/>
    </w:pPr>
    <w:rPr>
      <w:sz w:val="24"/>
      <w:szCs w:val="24"/>
    </w:rPr>
  </w:style>
  <w:style w:type="paragraph" w:styleId="NormalnyWeb">
    <w:name w:val="Normal (Web)"/>
    <w:basedOn w:val="Normalny"/>
    <w:uiPriority w:val="99"/>
    <w:semiHidden/>
    <w:unhideWhenUsed/>
    <w:rsid w:val="00525FA8"/>
    <w:pPr>
      <w:spacing w:before="100" w:beforeAutospacing="1" w:after="100" w:afterAutospacing="1"/>
    </w:pPr>
    <w:rPr>
      <w:sz w:val="24"/>
      <w:szCs w:val="24"/>
    </w:rPr>
  </w:style>
  <w:style w:type="character" w:customStyle="1" w:styleId="Nagwek2Znak">
    <w:name w:val="Nagłówek 2 Znak"/>
    <w:basedOn w:val="Domylnaczcionkaakapitu"/>
    <w:link w:val="Nagwek2"/>
    <w:uiPriority w:val="9"/>
    <w:semiHidden/>
    <w:rsid w:val="00D07471"/>
    <w:rPr>
      <w:rFonts w:asciiTheme="majorHAnsi" w:eastAsiaTheme="majorEastAsia" w:hAnsiTheme="majorHAnsi" w:cstheme="majorBidi"/>
      <w:b/>
      <w:bCs/>
      <w:i/>
      <w:iCs/>
      <w:sz w:val="28"/>
      <w:szCs w:val="28"/>
      <w:lang w:eastAsia="pl-PL"/>
    </w:rPr>
  </w:style>
  <w:style w:type="character" w:customStyle="1" w:styleId="fn-ref">
    <w:name w:val="fn-ref"/>
    <w:basedOn w:val="Domylnaczcionkaakapitu"/>
    <w:rsid w:val="00D07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908382">
      <w:bodyDiv w:val="1"/>
      <w:marLeft w:val="0"/>
      <w:marRight w:val="0"/>
      <w:marTop w:val="0"/>
      <w:marBottom w:val="0"/>
      <w:divBdr>
        <w:top w:val="none" w:sz="0" w:space="0" w:color="auto"/>
        <w:left w:val="none" w:sz="0" w:space="0" w:color="auto"/>
        <w:bottom w:val="none" w:sz="0" w:space="0" w:color="auto"/>
        <w:right w:val="none" w:sz="0" w:space="0" w:color="auto"/>
      </w:divBdr>
    </w:div>
    <w:div w:id="1233277641">
      <w:bodyDiv w:val="1"/>
      <w:marLeft w:val="0"/>
      <w:marRight w:val="0"/>
      <w:marTop w:val="0"/>
      <w:marBottom w:val="0"/>
      <w:divBdr>
        <w:top w:val="none" w:sz="0" w:space="0" w:color="auto"/>
        <w:left w:val="none" w:sz="0" w:space="0" w:color="auto"/>
        <w:bottom w:val="none" w:sz="0" w:space="0" w:color="auto"/>
        <w:right w:val="none" w:sz="0" w:space="0" w:color="auto"/>
      </w:divBdr>
    </w:div>
    <w:div w:id="1456948458">
      <w:bodyDiv w:val="1"/>
      <w:marLeft w:val="0"/>
      <w:marRight w:val="0"/>
      <w:marTop w:val="0"/>
      <w:marBottom w:val="0"/>
      <w:divBdr>
        <w:top w:val="none" w:sz="0" w:space="0" w:color="auto"/>
        <w:left w:val="none" w:sz="0" w:space="0" w:color="auto"/>
        <w:bottom w:val="none" w:sz="0" w:space="0" w:color="auto"/>
        <w:right w:val="none" w:sz="0" w:space="0" w:color="auto"/>
      </w:divBdr>
      <w:divsChild>
        <w:div w:id="1732341080">
          <w:marLeft w:val="0"/>
          <w:marRight w:val="0"/>
          <w:marTop w:val="240"/>
          <w:marBottom w:val="0"/>
          <w:divBdr>
            <w:top w:val="none" w:sz="0" w:space="0" w:color="auto"/>
            <w:left w:val="none" w:sz="0" w:space="0" w:color="auto"/>
            <w:bottom w:val="none" w:sz="0" w:space="0" w:color="auto"/>
            <w:right w:val="none" w:sz="0" w:space="0" w:color="auto"/>
          </w:divBdr>
        </w:div>
        <w:div w:id="171712589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ADFA1-FD18-40F1-A985-03A9C8E8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TotalTime>
  <Pages>5</Pages>
  <Words>1669</Words>
  <Characters>10019</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Dell</dc:creator>
  <cp:keywords/>
  <cp:lastModifiedBy>Zduńskowolski Szpital Powiatowy</cp:lastModifiedBy>
  <cp:revision>3</cp:revision>
  <cp:lastPrinted>2023-10-25T08:32:00Z</cp:lastPrinted>
  <dcterms:created xsi:type="dcterms:W3CDTF">2023-10-25T05:58:00Z</dcterms:created>
  <dcterms:modified xsi:type="dcterms:W3CDTF">2023-10-25T08:32:00Z</dcterms:modified>
</cp:coreProperties>
</file>